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F81" w:rsidRPr="00B61F16" w:rsidRDefault="00C11F81" w:rsidP="002D015E">
      <w:pPr>
        <w:widowControl/>
        <w:jc w:val="center"/>
        <w:rPr>
          <w:b/>
          <w:bCs/>
          <w:sz w:val="22"/>
          <w:szCs w:val="22"/>
          <w:lang w:eastAsia="en-US"/>
        </w:rPr>
      </w:pPr>
      <w:r w:rsidRPr="00B61F16">
        <w:rPr>
          <w:b/>
          <w:bCs/>
          <w:sz w:val="22"/>
          <w:szCs w:val="22"/>
          <w:lang w:eastAsia="en-US"/>
        </w:rPr>
        <w:t>ВСЕРОССИЙСКАЯ ОЛИМПИАДА ШКОЛЬНИКОВ</w:t>
      </w:r>
    </w:p>
    <w:p w:rsidR="00C11F81" w:rsidRPr="00B61F16" w:rsidRDefault="00C11F81" w:rsidP="002D015E">
      <w:pPr>
        <w:widowControl/>
        <w:jc w:val="center"/>
        <w:rPr>
          <w:b/>
          <w:bCs/>
          <w:sz w:val="22"/>
          <w:szCs w:val="22"/>
          <w:lang w:eastAsia="en-US"/>
        </w:rPr>
      </w:pPr>
      <w:r w:rsidRPr="00B61F16">
        <w:rPr>
          <w:b/>
          <w:bCs/>
          <w:sz w:val="22"/>
          <w:szCs w:val="22"/>
          <w:lang w:eastAsia="en-US"/>
        </w:rPr>
        <w:t>МУНИЦИПАЛЬНЫЙ ЭТАП</w:t>
      </w:r>
    </w:p>
    <w:p w:rsidR="00C11F81" w:rsidRPr="00B61F16" w:rsidRDefault="00C11F81" w:rsidP="006E0D79">
      <w:pPr>
        <w:jc w:val="center"/>
        <w:rPr>
          <w:b/>
          <w:bCs/>
          <w:sz w:val="24"/>
          <w:szCs w:val="24"/>
        </w:rPr>
      </w:pPr>
      <w:r w:rsidRPr="00B61F16">
        <w:rPr>
          <w:b/>
          <w:bCs/>
          <w:sz w:val="24"/>
          <w:szCs w:val="24"/>
        </w:rPr>
        <w:t>по предмету «Физическая культура» 2014 – 2015 учебный год</w:t>
      </w:r>
    </w:p>
    <w:p w:rsidR="00C11F81" w:rsidRPr="00B61F16" w:rsidRDefault="00C11F81" w:rsidP="006E0D79">
      <w:pPr>
        <w:jc w:val="center"/>
        <w:rPr>
          <w:b/>
          <w:bCs/>
          <w:sz w:val="24"/>
          <w:szCs w:val="24"/>
        </w:rPr>
      </w:pPr>
    </w:p>
    <w:p w:rsidR="00C11F81" w:rsidRPr="00B61F16" w:rsidRDefault="00C11F81" w:rsidP="006E0D79">
      <w:pPr>
        <w:jc w:val="center"/>
        <w:rPr>
          <w:b/>
          <w:bCs/>
          <w:sz w:val="24"/>
          <w:szCs w:val="24"/>
        </w:rPr>
      </w:pPr>
      <w:r w:rsidRPr="00B61F16">
        <w:rPr>
          <w:b/>
          <w:bCs/>
          <w:sz w:val="24"/>
          <w:szCs w:val="24"/>
        </w:rPr>
        <w:t>9 - 11 класс</w:t>
      </w:r>
    </w:p>
    <w:p w:rsidR="00C11F81" w:rsidRPr="00B61F16" w:rsidRDefault="00C11F81" w:rsidP="002D015E">
      <w:pPr>
        <w:widowControl/>
        <w:jc w:val="center"/>
        <w:rPr>
          <w:b/>
          <w:bCs/>
          <w:sz w:val="24"/>
          <w:szCs w:val="24"/>
          <w:lang w:eastAsia="en-US"/>
        </w:rPr>
      </w:pPr>
    </w:p>
    <w:p w:rsidR="00C11F81" w:rsidRPr="00B61F16" w:rsidRDefault="00C11F81" w:rsidP="002D015E">
      <w:pPr>
        <w:widowControl/>
        <w:jc w:val="center"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>Инструкция по выполнению заданий</w:t>
      </w:r>
    </w:p>
    <w:p w:rsidR="00C11F81" w:rsidRPr="00B61F16" w:rsidRDefault="00C11F81" w:rsidP="006E0D79">
      <w:pPr>
        <w:shd w:val="clear" w:color="auto" w:fill="FFFFFF"/>
        <w:spacing w:before="266" w:line="274" w:lineRule="exact"/>
        <w:ind w:right="14" w:firstLine="706"/>
        <w:jc w:val="both"/>
        <w:rPr>
          <w:sz w:val="24"/>
          <w:szCs w:val="24"/>
        </w:rPr>
      </w:pPr>
      <w:r w:rsidRPr="00B61F16">
        <w:rPr>
          <w:spacing w:val="11"/>
          <w:sz w:val="24"/>
          <w:szCs w:val="24"/>
        </w:rPr>
        <w:t xml:space="preserve">Программа олимпиады состоит из конкурсов теоретических знаний и </w:t>
      </w:r>
      <w:r w:rsidRPr="00B61F16">
        <w:rPr>
          <w:spacing w:val="-2"/>
          <w:sz w:val="24"/>
          <w:szCs w:val="24"/>
        </w:rPr>
        <w:t>практического мастерства.</w:t>
      </w:r>
    </w:p>
    <w:p w:rsidR="00C11F81" w:rsidRPr="00B61F16" w:rsidRDefault="00C11F81" w:rsidP="006E0D79">
      <w:pPr>
        <w:shd w:val="clear" w:color="auto" w:fill="FFFFFF"/>
        <w:spacing w:line="274" w:lineRule="exact"/>
        <w:ind w:right="7" w:firstLine="698"/>
        <w:jc w:val="both"/>
        <w:rPr>
          <w:sz w:val="24"/>
          <w:szCs w:val="24"/>
        </w:rPr>
      </w:pPr>
      <w:r w:rsidRPr="00B61F16">
        <w:rPr>
          <w:b/>
          <w:bCs/>
          <w:spacing w:val="4"/>
          <w:sz w:val="24"/>
          <w:szCs w:val="24"/>
        </w:rPr>
        <w:t xml:space="preserve">Содержание конкурса теоретических знаний </w:t>
      </w:r>
      <w:r w:rsidRPr="00B61F16">
        <w:rPr>
          <w:spacing w:val="4"/>
          <w:sz w:val="24"/>
          <w:szCs w:val="24"/>
        </w:rPr>
        <w:t xml:space="preserve">слагается из разделов: общие </w:t>
      </w:r>
      <w:r w:rsidRPr="00B61F16">
        <w:rPr>
          <w:spacing w:val="-1"/>
          <w:sz w:val="24"/>
          <w:szCs w:val="24"/>
        </w:rPr>
        <w:t xml:space="preserve">основы физической культуры; медико-биологические основы двигательной деятельности; </w:t>
      </w:r>
      <w:r w:rsidRPr="00B61F16">
        <w:rPr>
          <w:spacing w:val="2"/>
          <w:sz w:val="24"/>
          <w:szCs w:val="24"/>
        </w:rPr>
        <w:t xml:space="preserve">история физической культуры и спорта. Для оценки качества знаний учащихся  9 – 11 </w:t>
      </w:r>
      <w:r w:rsidRPr="00B61F16">
        <w:rPr>
          <w:spacing w:val="-2"/>
          <w:sz w:val="24"/>
          <w:szCs w:val="24"/>
        </w:rPr>
        <w:t>классов разработаны тестовые конкурсные задания.</w:t>
      </w:r>
    </w:p>
    <w:p w:rsidR="00C11F81" w:rsidRPr="00B61F16" w:rsidRDefault="00C11F81" w:rsidP="006E0D79">
      <w:pPr>
        <w:shd w:val="clear" w:color="auto" w:fill="FFFFFF"/>
        <w:spacing w:before="14" w:line="324" w:lineRule="exact"/>
        <w:ind w:left="22" w:right="14" w:firstLine="677"/>
        <w:jc w:val="both"/>
        <w:rPr>
          <w:sz w:val="24"/>
          <w:szCs w:val="24"/>
        </w:rPr>
      </w:pPr>
      <w:r w:rsidRPr="00B61F16">
        <w:rPr>
          <w:spacing w:val="-6"/>
          <w:sz w:val="24"/>
          <w:szCs w:val="24"/>
        </w:rPr>
        <w:t xml:space="preserve">Участникам олимпиады предлагаются 15 заданий по предмету "Физическая культура". </w:t>
      </w:r>
    </w:p>
    <w:p w:rsidR="00C11F81" w:rsidRPr="00B61F16" w:rsidRDefault="00C11F81" w:rsidP="006E0D79">
      <w:pPr>
        <w:ind w:firstLine="699"/>
        <w:jc w:val="both"/>
        <w:rPr>
          <w:b/>
          <w:bCs/>
          <w:sz w:val="24"/>
          <w:szCs w:val="24"/>
          <w:lang w:eastAsia="en-US"/>
        </w:rPr>
      </w:pPr>
      <w:r w:rsidRPr="00B61F16">
        <w:rPr>
          <w:spacing w:val="-6"/>
          <w:sz w:val="24"/>
          <w:szCs w:val="24"/>
        </w:rPr>
        <w:t xml:space="preserve">К каждому заданию  предложено 4 варианта ответа. Среди них содержатся как </w:t>
      </w:r>
      <w:r w:rsidRPr="00B61F16">
        <w:rPr>
          <w:spacing w:val="-4"/>
          <w:sz w:val="24"/>
          <w:szCs w:val="24"/>
        </w:rPr>
        <w:t xml:space="preserve">правильные, так и неправильные ответы, а также частично соответствующие смыслу </w:t>
      </w:r>
      <w:r w:rsidRPr="00B61F16">
        <w:rPr>
          <w:spacing w:val="-1"/>
          <w:sz w:val="24"/>
          <w:szCs w:val="24"/>
        </w:rPr>
        <w:t xml:space="preserve">задания. Правильным может быть только один — тот, который наиболее полно </w:t>
      </w:r>
      <w:r w:rsidRPr="00B61F16">
        <w:rPr>
          <w:spacing w:val="-4"/>
          <w:sz w:val="24"/>
          <w:szCs w:val="24"/>
        </w:rPr>
        <w:t xml:space="preserve">соответствует смыслу задания. Конкурсное жюри определяет количество правильных </w:t>
      </w:r>
      <w:r w:rsidRPr="00B61F16">
        <w:rPr>
          <w:spacing w:val="-12"/>
          <w:sz w:val="24"/>
          <w:szCs w:val="24"/>
        </w:rPr>
        <w:t xml:space="preserve">ответов. </w:t>
      </w:r>
      <w:r w:rsidRPr="00B61F16">
        <w:rPr>
          <w:b/>
          <w:bCs/>
          <w:sz w:val="24"/>
          <w:szCs w:val="24"/>
          <w:lang w:eastAsia="en-US"/>
        </w:rPr>
        <w:t>Задания с 1 по 5 оцениваются в 1 балл.  Задания, с 6 по 15 оцениваются в 2 балла. Максимальная сумма баллов, которую может набрать участник, составляет 25 баллов.</w:t>
      </w:r>
    </w:p>
    <w:p w:rsidR="00C11F81" w:rsidRPr="00B61F16" w:rsidRDefault="00C11F81" w:rsidP="006E0D79">
      <w:pPr>
        <w:ind w:firstLine="720"/>
        <w:jc w:val="both"/>
        <w:rPr>
          <w:sz w:val="24"/>
          <w:szCs w:val="24"/>
        </w:rPr>
      </w:pPr>
      <w:r w:rsidRPr="00B61F16">
        <w:rPr>
          <w:sz w:val="24"/>
          <w:szCs w:val="24"/>
        </w:rPr>
        <w:t>Записи должны быть разборчивыми.</w:t>
      </w:r>
    </w:p>
    <w:p w:rsidR="00C11F81" w:rsidRPr="00B61F16" w:rsidRDefault="00C11F81" w:rsidP="006E0D79">
      <w:pPr>
        <w:ind w:firstLine="720"/>
        <w:jc w:val="both"/>
        <w:rPr>
          <w:sz w:val="24"/>
          <w:szCs w:val="24"/>
        </w:rPr>
      </w:pPr>
      <w:r w:rsidRPr="00B61F16">
        <w:rPr>
          <w:sz w:val="24"/>
          <w:szCs w:val="24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</w:t>
      </w:r>
    </w:p>
    <w:p w:rsidR="00C11F81" w:rsidRPr="00B61F16" w:rsidRDefault="00C11F81" w:rsidP="006E0D79">
      <w:pPr>
        <w:ind w:firstLine="720"/>
        <w:jc w:val="both"/>
        <w:rPr>
          <w:sz w:val="24"/>
          <w:szCs w:val="24"/>
        </w:rPr>
      </w:pPr>
      <w:r w:rsidRPr="00B61F16">
        <w:rPr>
          <w:sz w:val="24"/>
          <w:szCs w:val="24"/>
        </w:rPr>
        <w:t xml:space="preserve">Будьте внимательны, делая записи в бланке ответов. Исправления и подчистки оцениваются как неправильный ответ. </w:t>
      </w:r>
    </w:p>
    <w:p w:rsidR="00C11F81" w:rsidRPr="00B61F16" w:rsidRDefault="00C11F81" w:rsidP="006E0D79">
      <w:pPr>
        <w:ind w:firstLine="708"/>
        <w:jc w:val="both"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>Время выполнения заданий – 20 минут.</w:t>
      </w:r>
    </w:p>
    <w:p w:rsidR="00C11F81" w:rsidRPr="00B61F16" w:rsidRDefault="00C11F81" w:rsidP="006E0D79">
      <w:pPr>
        <w:ind w:firstLine="708"/>
        <w:jc w:val="both"/>
        <w:rPr>
          <w:sz w:val="24"/>
          <w:szCs w:val="24"/>
        </w:rPr>
      </w:pPr>
      <w:r w:rsidRPr="00B61F16">
        <w:rPr>
          <w:sz w:val="24"/>
          <w:szCs w:val="24"/>
          <w:lang w:eastAsia="en-US"/>
        </w:rPr>
        <w:t>Заполните анкету в бланке ответов: напишите свою фамилию, имя, отчество, название субъекта Федерации, город, школу и класс, который Вы представляете.</w:t>
      </w:r>
    </w:p>
    <w:p w:rsidR="00C11F81" w:rsidRPr="00B61F16" w:rsidRDefault="00C11F81" w:rsidP="006E0D79">
      <w:pPr>
        <w:ind w:right="282"/>
        <w:jc w:val="both"/>
        <w:rPr>
          <w:b/>
          <w:bCs/>
          <w:sz w:val="24"/>
          <w:szCs w:val="24"/>
        </w:rPr>
      </w:pPr>
    </w:p>
    <w:p w:rsidR="00C11F81" w:rsidRPr="00B61F16" w:rsidRDefault="00C11F81" w:rsidP="006E0D79">
      <w:pPr>
        <w:ind w:firstLine="720"/>
        <w:jc w:val="center"/>
        <w:rPr>
          <w:b/>
          <w:bCs/>
          <w:sz w:val="24"/>
          <w:szCs w:val="24"/>
        </w:rPr>
      </w:pPr>
      <w:r w:rsidRPr="00B61F16">
        <w:rPr>
          <w:b/>
          <w:bCs/>
          <w:sz w:val="24"/>
          <w:szCs w:val="24"/>
        </w:rPr>
        <w:t>Контрольные вопросы по инструкции к заданию:</w:t>
      </w:r>
    </w:p>
    <w:p w:rsidR="00C11F81" w:rsidRPr="00B61F16" w:rsidRDefault="00C11F81" w:rsidP="006E0D79">
      <w:pPr>
        <w:jc w:val="both"/>
        <w:rPr>
          <w:b/>
          <w:bCs/>
          <w:sz w:val="24"/>
          <w:szCs w:val="24"/>
        </w:rPr>
      </w:pPr>
    </w:p>
    <w:p w:rsidR="00C11F81" w:rsidRPr="00B61F16" w:rsidRDefault="00C11F81" w:rsidP="0092139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80"/>
        </w:tabs>
        <w:autoSpaceDE/>
        <w:autoSpaceDN/>
        <w:adjustRightInd/>
        <w:ind w:left="0" w:firstLine="0"/>
        <w:jc w:val="both"/>
        <w:rPr>
          <w:b/>
          <w:bCs/>
          <w:sz w:val="24"/>
          <w:szCs w:val="24"/>
          <w:lang w:val="en-US"/>
        </w:rPr>
      </w:pPr>
      <w:r w:rsidRPr="00B61F16">
        <w:rPr>
          <w:b/>
          <w:bCs/>
          <w:sz w:val="24"/>
          <w:szCs w:val="24"/>
        </w:rPr>
        <w:t>Инструкция к тесту мне…</w:t>
      </w:r>
    </w:p>
    <w:p w:rsidR="00C11F81" w:rsidRPr="00B61F16" w:rsidRDefault="00C11F81" w:rsidP="006E0D79">
      <w:pPr>
        <w:ind w:left="360"/>
        <w:jc w:val="both"/>
        <w:rPr>
          <w:sz w:val="24"/>
          <w:szCs w:val="24"/>
        </w:rPr>
      </w:pPr>
      <w:r w:rsidRPr="00B61F16">
        <w:rPr>
          <w:b/>
          <w:bCs/>
          <w:sz w:val="24"/>
          <w:szCs w:val="24"/>
        </w:rPr>
        <w:t xml:space="preserve">а. </w:t>
      </w:r>
      <w:r w:rsidRPr="00B61F16">
        <w:rPr>
          <w:sz w:val="24"/>
          <w:szCs w:val="24"/>
        </w:rPr>
        <w:t xml:space="preserve">Понятна.       </w:t>
      </w:r>
      <w:r w:rsidRPr="00B61F16">
        <w:rPr>
          <w:b/>
          <w:bCs/>
          <w:sz w:val="24"/>
          <w:szCs w:val="24"/>
        </w:rPr>
        <w:t xml:space="preserve">б. </w:t>
      </w:r>
      <w:r w:rsidRPr="00B61F16">
        <w:rPr>
          <w:sz w:val="24"/>
          <w:szCs w:val="24"/>
        </w:rPr>
        <w:t xml:space="preserve">Понятна отчасти.         </w:t>
      </w:r>
      <w:r w:rsidRPr="00B61F16">
        <w:rPr>
          <w:b/>
          <w:bCs/>
          <w:sz w:val="24"/>
          <w:szCs w:val="24"/>
        </w:rPr>
        <w:t xml:space="preserve">в. </w:t>
      </w:r>
      <w:r w:rsidRPr="00B61F16">
        <w:rPr>
          <w:sz w:val="24"/>
          <w:szCs w:val="24"/>
        </w:rPr>
        <w:t xml:space="preserve">Понятна не полностью.        </w:t>
      </w:r>
      <w:r w:rsidRPr="00B61F16">
        <w:rPr>
          <w:b/>
          <w:bCs/>
          <w:sz w:val="24"/>
          <w:szCs w:val="24"/>
        </w:rPr>
        <w:t xml:space="preserve">г. </w:t>
      </w:r>
      <w:r w:rsidRPr="00B61F16">
        <w:rPr>
          <w:sz w:val="24"/>
          <w:szCs w:val="24"/>
        </w:rPr>
        <w:t>Не понятна.</w:t>
      </w:r>
    </w:p>
    <w:p w:rsidR="00C11F81" w:rsidRPr="00B61F16" w:rsidRDefault="00C11F81" w:rsidP="006E0D79">
      <w:pPr>
        <w:ind w:left="360"/>
        <w:jc w:val="both"/>
        <w:rPr>
          <w:sz w:val="24"/>
          <w:szCs w:val="24"/>
        </w:rPr>
      </w:pPr>
    </w:p>
    <w:p w:rsidR="00C11F81" w:rsidRPr="00B61F16" w:rsidRDefault="00C11F81" w:rsidP="006E0D79">
      <w:pPr>
        <w:jc w:val="both"/>
        <w:rPr>
          <w:b/>
          <w:bCs/>
          <w:sz w:val="24"/>
          <w:szCs w:val="24"/>
        </w:rPr>
      </w:pPr>
      <w:r w:rsidRPr="00B61F16">
        <w:rPr>
          <w:b/>
          <w:bCs/>
          <w:sz w:val="24"/>
          <w:szCs w:val="24"/>
        </w:rPr>
        <w:t>2. Вы хотели бы задать вопросы для уточнения задания?</w:t>
      </w:r>
    </w:p>
    <w:p w:rsidR="00C11F81" w:rsidRPr="00B61F16" w:rsidRDefault="00C11F81" w:rsidP="006E0D79">
      <w:pPr>
        <w:ind w:left="360"/>
        <w:jc w:val="both"/>
        <w:rPr>
          <w:b/>
          <w:bCs/>
          <w:sz w:val="24"/>
          <w:szCs w:val="24"/>
        </w:rPr>
      </w:pPr>
      <w:r w:rsidRPr="00B61F16">
        <w:rPr>
          <w:b/>
          <w:bCs/>
          <w:sz w:val="24"/>
          <w:szCs w:val="24"/>
        </w:rPr>
        <w:t>а.</w:t>
      </w:r>
      <w:r w:rsidRPr="00B61F16">
        <w:rPr>
          <w:sz w:val="24"/>
          <w:szCs w:val="24"/>
        </w:rPr>
        <w:t xml:space="preserve"> Да.</w:t>
      </w:r>
      <w:r w:rsidRPr="00B61F16">
        <w:rPr>
          <w:sz w:val="24"/>
          <w:szCs w:val="24"/>
        </w:rPr>
        <w:tab/>
        <w:t xml:space="preserve">         </w:t>
      </w:r>
      <w:r w:rsidRPr="00B61F16">
        <w:rPr>
          <w:b/>
          <w:bCs/>
          <w:sz w:val="24"/>
          <w:szCs w:val="24"/>
        </w:rPr>
        <w:t>б.</w:t>
      </w:r>
      <w:r w:rsidRPr="00B61F16">
        <w:rPr>
          <w:sz w:val="24"/>
          <w:szCs w:val="24"/>
        </w:rPr>
        <w:t xml:space="preserve"> Нет.</w:t>
      </w:r>
      <w:r w:rsidRPr="00B61F16">
        <w:rPr>
          <w:sz w:val="24"/>
          <w:szCs w:val="24"/>
        </w:rPr>
        <w:tab/>
      </w:r>
      <w:r w:rsidRPr="00B61F16">
        <w:rPr>
          <w:sz w:val="24"/>
          <w:szCs w:val="24"/>
        </w:rPr>
        <w:tab/>
      </w:r>
      <w:r w:rsidRPr="00B61F16">
        <w:rPr>
          <w:b/>
          <w:bCs/>
          <w:sz w:val="24"/>
          <w:szCs w:val="24"/>
        </w:rPr>
        <w:t>в</w:t>
      </w:r>
      <w:r w:rsidRPr="00B61F16">
        <w:rPr>
          <w:sz w:val="24"/>
          <w:szCs w:val="24"/>
        </w:rPr>
        <w:t>. Не знаю.</w:t>
      </w:r>
      <w:r w:rsidRPr="00B61F16">
        <w:rPr>
          <w:sz w:val="24"/>
          <w:szCs w:val="24"/>
        </w:rPr>
        <w:tab/>
      </w:r>
      <w:r w:rsidRPr="00B61F16">
        <w:rPr>
          <w:sz w:val="24"/>
          <w:szCs w:val="24"/>
        </w:rPr>
        <w:tab/>
      </w:r>
      <w:r w:rsidRPr="00B61F16">
        <w:rPr>
          <w:b/>
          <w:bCs/>
          <w:sz w:val="24"/>
          <w:szCs w:val="24"/>
        </w:rPr>
        <w:t>г.</w:t>
      </w:r>
      <w:r w:rsidRPr="00B61F16">
        <w:rPr>
          <w:sz w:val="24"/>
          <w:szCs w:val="24"/>
        </w:rPr>
        <w:t xml:space="preserve"> Да, но стесняюсь.</w:t>
      </w:r>
    </w:p>
    <w:p w:rsidR="00C11F81" w:rsidRPr="00B61F16" w:rsidRDefault="00C11F81" w:rsidP="006E0D79">
      <w:pPr>
        <w:jc w:val="center"/>
        <w:rPr>
          <w:b/>
          <w:bCs/>
          <w:sz w:val="24"/>
          <w:szCs w:val="24"/>
          <w:lang w:eastAsia="en-US"/>
        </w:rPr>
      </w:pPr>
    </w:p>
    <w:p w:rsidR="00C11F81" w:rsidRDefault="00C11F81" w:rsidP="006E0D79">
      <w:pPr>
        <w:widowControl/>
        <w:autoSpaceDE/>
        <w:autoSpaceDN/>
        <w:adjustRightInd/>
        <w:jc w:val="center"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>Желаем удачи!</w:t>
      </w:r>
    </w:p>
    <w:p w:rsidR="00C11F81" w:rsidRPr="00B61F16" w:rsidRDefault="00C11F81" w:rsidP="006E0D79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C11F81" w:rsidRPr="00B61F16" w:rsidRDefault="00C11F81" w:rsidP="00F21A26">
      <w:pPr>
        <w:jc w:val="center"/>
        <w:rPr>
          <w:b/>
          <w:bCs/>
          <w:sz w:val="24"/>
          <w:szCs w:val="24"/>
        </w:rPr>
      </w:pPr>
      <w:r w:rsidRPr="00B61F16">
        <w:rPr>
          <w:b/>
          <w:bCs/>
          <w:sz w:val="24"/>
          <w:szCs w:val="24"/>
        </w:rPr>
        <w:t>ТЕОРЕТИКО-МЕТОДИЧЕСКОЕ ЗАДАНИЕ</w:t>
      </w:r>
    </w:p>
    <w:p w:rsidR="00C11F81" w:rsidRPr="00B61F16" w:rsidRDefault="00C11F81" w:rsidP="00F21A26">
      <w:pPr>
        <w:ind w:left="708"/>
        <w:jc w:val="center"/>
        <w:rPr>
          <w:b/>
          <w:bCs/>
          <w:sz w:val="24"/>
          <w:szCs w:val="24"/>
        </w:rPr>
      </w:pPr>
    </w:p>
    <w:p w:rsidR="00C11F81" w:rsidRPr="00B61F16" w:rsidRDefault="00C11F81" w:rsidP="00F21A26">
      <w:pPr>
        <w:jc w:val="both"/>
        <w:rPr>
          <w:b/>
          <w:bCs/>
          <w:sz w:val="24"/>
          <w:szCs w:val="24"/>
        </w:rPr>
      </w:pPr>
      <w:r w:rsidRPr="00B61F16">
        <w:rPr>
          <w:b/>
          <w:bCs/>
          <w:spacing w:val="-8"/>
          <w:sz w:val="24"/>
          <w:szCs w:val="24"/>
        </w:rPr>
        <w:t xml:space="preserve">1.  </w:t>
      </w:r>
      <w:r w:rsidRPr="00B61F16">
        <w:rPr>
          <w:b/>
          <w:bCs/>
          <w:sz w:val="24"/>
          <w:szCs w:val="24"/>
        </w:rPr>
        <w:t>Кто имел право участвовать в античных Олимпийских играх?</w:t>
      </w:r>
    </w:p>
    <w:p w:rsidR="00C11F81" w:rsidRPr="00B61F16" w:rsidRDefault="00C11F81" w:rsidP="00E71083">
      <w:pPr>
        <w:widowControl/>
        <w:numPr>
          <w:ilvl w:val="0"/>
          <w:numId w:val="1"/>
        </w:numPr>
        <w:tabs>
          <w:tab w:val="num" w:pos="0"/>
          <w:tab w:val="left" w:pos="36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B61F16">
        <w:rPr>
          <w:sz w:val="24"/>
          <w:szCs w:val="24"/>
        </w:rPr>
        <w:t>все желающие.</w:t>
      </w:r>
    </w:p>
    <w:p w:rsidR="00C11F81" w:rsidRPr="00B61F16" w:rsidRDefault="00C11F81" w:rsidP="00E71083">
      <w:pPr>
        <w:widowControl/>
        <w:numPr>
          <w:ilvl w:val="0"/>
          <w:numId w:val="1"/>
        </w:numPr>
        <w:tabs>
          <w:tab w:val="clear" w:pos="1260"/>
          <w:tab w:val="num" w:pos="0"/>
          <w:tab w:val="left" w:pos="360"/>
          <w:tab w:val="num" w:pos="720"/>
        </w:tabs>
        <w:autoSpaceDE/>
        <w:autoSpaceDN/>
        <w:adjustRightInd/>
        <w:spacing w:line="276" w:lineRule="auto"/>
        <w:jc w:val="both"/>
        <w:rPr>
          <w:color w:val="FF0000"/>
          <w:sz w:val="24"/>
          <w:szCs w:val="24"/>
        </w:rPr>
      </w:pPr>
      <w:r w:rsidRPr="00B61F16">
        <w:rPr>
          <w:sz w:val="24"/>
          <w:szCs w:val="24"/>
        </w:rPr>
        <w:t>только свободно рожденные греки</w:t>
      </w:r>
      <w:r w:rsidRPr="00B61F16">
        <w:rPr>
          <w:color w:val="FF0000"/>
          <w:sz w:val="24"/>
          <w:szCs w:val="24"/>
        </w:rPr>
        <w:t>.</w:t>
      </w:r>
      <w:r w:rsidRPr="00B61F16">
        <w:rPr>
          <w:color w:val="FF0000"/>
          <w:sz w:val="24"/>
          <w:szCs w:val="24"/>
        </w:rPr>
        <w:tab/>
      </w:r>
      <w:r w:rsidRPr="00B61F16">
        <w:rPr>
          <w:color w:val="FF0000"/>
          <w:sz w:val="24"/>
          <w:szCs w:val="24"/>
        </w:rPr>
        <w:tab/>
      </w:r>
      <w:r w:rsidRPr="00B61F16">
        <w:rPr>
          <w:color w:val="FF0000"/>
          <w:spacing w:val="-8"/>
          <w:sz w:val="24"/>
          <w:szCs w:val="24"/>
        </w:rPr>
        <w:tab/>
      </w:r>
      <w:r w:rsidRPr="00B61F16">
        <w:rPr>
          <w:color w:val="FF0000"/>
          <w:spacing w:val="-8"/>
          <w:sz w:val="24"/>
          <w:szCs w:val="24"/>
        </w:rPr>
        <w:tab/>
      </w:r>
    </w:p>
    <w:p w:rsidR="00C11F81" w:rsidRPr="00B61F16" w:rsidRDefault="00C11F81" w:rsidP="00E71083">
      <w:pPr>
        <w:widowControl/>
        <w:numPr>
          <w:ilvl w:val="0"/>
          <w:numId w:val="1"/>
        </w:numPr>
        <w:tabs>
          <w:tab w:val="clear" w:pos="1260"/>
          <w:tab w:val="num" w:pos="0"/>
          <w:tab w:val="left" w:pos="360"/>
          <w:tab w:val="num" w:pos="72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B61F16">
        <w:rPr>
          <w:sz w:val="24"/>
          <w:szCs w:val="24"/>
        </w:rPr>
        <w:t>греческие женщины.</w:t>
      </w:r>
    </w:p>
    <w:p w:rsidR="00C11F81" w:rsidRPr="00B61F16" w:rsidRDefault="00C11F81" w:rsidP="00E71083">
      <w:pPr>
        <w:widowControl/>
        <w:numPr>
          <w:ilvl w:val="0"/>
          <w:numId w:val="1"/>
        </w:numPr>
        <w:tabs>
          <w:tab w:val="clear" w:pos="1260"/>
          <w:tab w:val="num" w:pos="0"/>
          <w:tab w:val="left" w:pos="360"/>
          <w:tab w:val="num" w:pos="72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B61F16">
        <w:rPr>
          <w:sz w:val="24"/>
          <w:szCs w:val="24"/>
        </w:rPr>
        <w:t>только атлеты из других стран.</w:t>
      </w:r>
    </w:p>
    <w:p w:rsidR="00C11F81" w:rsidRPr="00B61F16" w:rsidRDefault="00C11F81" w:rsidP="00F21A26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60"/>
        </w:tabs>
        <w:autoSpaceDE/>
        <w:autoSpaceDN/>
        <w:adjustRightInd/>
        <w:jc w:val="both"/>
        <w:rPr>
          <w:b/>
          <w:bCs/>
          <w:sz w:val="24"/>
          <w:szCs w:val="24"/>
        </w:rPr>
        <w:sectPr w:rsidR="00C11F81" w:rsidRPr="00B61F16" w:rsidSect="00B61F16">
          <w:footerReference w:type="default" r:id="rId7"/>
          <w:type w:val="continuous"/>
          <w:pgSz w:w="11906" w:h="16838"/>
          <w:pgMar w:top="360" w:right="850" w:bottom="539" w:left="700" w:header="709" w:footer="709" w:gutter="0"/>
          <w:cols w:space="708"/>
          <w:rtlGutter/>
          <w:docGrid w:linePitch="360"/>
        </w:sectPr>
      </w:pPr>
    </w:p>
    <w:p w:rsidR="00C11F81" w:rsidRPr="00B61F16" w:rsidRDefault="00C11F81" w:rsidP="00F21A26">
      <w:pPr>
        <w:widowControl/>
        <w:tabs>
          <w:tab w:val="left" w:pos="360"/>
        </w:tabs>
        <w:autoSpaceDE/>
        <w:autoSpaceDN/>
        <w:adjustRightInd/>
        <w:jc w:val="both"/>
        <w:rPr>
          <w:sz w:val="24"/>
          <w:szCs w:val="24"/>
        </w:rPr>
      </w:pPr>
    </w:p>
    <w:p w:rsidR="00C11F81" w:rsidRPr="00B61F16" w:rsidRDefault="00C11F81" w:rsidP="00264244">
      <w:pPr>
        <w:widowControl/>
        <w:tabs>
          <w:tab w:val="left" w:pos="360"/>
        </w:tabs>
        <w:autoSpaceDE/>
        <w:autoSpaceDN/>
        <w:adjustRightInd/>
        <w:ind w:left="180"/>
        <w:jc w:val="both"/>
        <w:rPr>
          <w:b/>
          <w:bCs/>
          <w:sz w:val="24"/>
          <w:szCs w:val="24"/>
        </w:rPr>
        <w:sectPr w:rsidR="00C11F81" w:rsidRPr="00B61F16" w:rsidSect="006E0D79">
          <w:type w:val="continuous"/>
          <w:pgSz w:w="11906" w:h="16838"/>
          <w:pgMar w:top="1134" w:right="850" w:bottom="1134" w:left="1701" w:header="709" w:footer="709" w:gutter="0"/>
          <w:cols w:num="2" w:space="709"/>
          <w:docGrid w:linePitch="360"/>
        </w:sectPr>
      </w:pPr>
    </w:p>
    <w:p w:rsidR="00C11F81" w:rsidRPr="00B61F16" w:rsidRDefault="00C11F81" w:rsidP="00E71083">
      <w:pPr>
        <w:widowControl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</w:rPr>
        <w:t xml:space="preserve">2. </w:t>
      </w:r>
      <w:r w:rsidRPr="00B61F16">
        <w:rPr>
          <w:b/>
          <w:bCs/>
          <w:sz w:val="24"/>
          <w:szCs w:val="24"/>
          <w:lang w:eastAsia="en-US"/>
        </w:rPr>
        <w:t>Древние Олимпийские игры проводились…</w:t>
      </w:r>
    </w:p>
    <w:p w:rsidR="00C11F81" w:rsidRPr="00B61F16" w:rsidRDefault="00C11F81" w:rsidP="00E71083">
      <w:pPr>
        <w:widowControl/>
        <w:spacing w:line="276" w:lineRule="auto"/>
        <w:ind w:firstLine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а. </w:t>
      </w:r>
      <w:r w:rsidRPr="00B61F16">
        <w:rPr>
          <w:sz w:val="24"/>
          <w:szCs w:val="24"/>
          <w:lang w:eastAsia="en-US"/>
        </w:rPr>
        <w:t>…в течение первого года празднуемой Олимпиады.</w:t>
      </w:r>
    </w:p>
    <w:p w:rsidR="00C11F81" w:rsidRPr="00B61F16" w:rsidRDefault="00C11F81" w:rsidP="00E71083">
      <w:pPr>
        <w:widowControl/>
        <w:spacing w:line="276" w:lineRule="auto"/>
        <w:ind w:firstLine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б. </w:t>
      </w:r>
      <w:r w:rsidRPr="00B61F16">
        <w:rPr>
          <w:sz w:val="24"/>
          <w:szCs w:val="24"/>
          <w:lang w:eastAsia="en-US"/>
        </w:rPr>
        <w:t>…в течение последнего года празднуемой Олимпиады.</w:t>
      </w:r>
    </w:p>
    <w:p w:rsidR="00C11F81" w:rsidRDefault="00C11F81" w:rsidP="00B61F16">
      <w:pPr>
        <w:widowControl/>
        <w:spacing w:line="276" w:lineRule="auto"/>
        <w:ind w:firstLine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в. </w:t>
      </w:r>
      <w:r w:rsidRPr="00B61F16">
        <w:rPr>
          <w:sz w:val="24"/>
          <w:szCs w:val="24"/>
          <w:lang w:eastAsia="en-US"/>
        </w:rPr>
        <w:t>…в високосный год.</w:t>
      </w:r>
    </w:p>
    <w:p w:rsidR="00C11F81" w:rsidRPr="00B61F16" w:rsidRDefault="00C11F81" w:rsidP="00B61F16">
      <w:pPr>
        <w:widowControl/>
        <w:spacing w:line="276" w:lineRule="auto"/>
        <w:ind w:firstLine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г. </w:t>
      </w:r>
      <w:r w:rsidRPr="00B61F16">
        <w:rPr>
          <w:sz w:val="24"/>
          <w:szCs w:val="24"/>
          <w:lang w:eastAsia="en-US"/>
        </w:rPr>
        <w:t>…по решению жрецов.</w:t>
      </w:r>
      <w:r w:rsidRPr="00B61F16">
        <w:rPr>
          <w:color w:val="FF0000"/>
          <w:sz w:val="24"/>
          <w:szCs w:val="24"/>
        </w:rPr>
        <w:tab/>
      </w:r>
    </w:p>
    <w:p w:rsidR="00C11F81" w:rsidRPr="00B61F16" w:rsidRDefault="00C11F81" w:rsidP="00E71083">
      <w:pPr>
        <w:widowControl/>
        <w:ind w:left="284" w:hanging="284"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</w:rPr>
        <w:t xml:space="preserve">3. </w:t>
      </w:r>
      <w:r w:rsidRPr="00B61F16">
        <w:rPr>
          <w:b/>
          <w:bCs/>
          <w:sz w:val="24"/>
          <w:szCs w:val="24"/>
          <w:lang w:eastAsia="en-US"/>
        </w:rPr>
        <w:t>Здоровый образ жизни – это способ жизнедеятельности, направленный на…</w:t>
      </w:r>
    </w:p>
    <w:p w:rsidR="00C11F81" w:rsidRPr="00B61F16" w:rsidRDefault="00C11F81" w:rsidP="00E71083">
      <w:pPr>
        <w:widowControl/>
        <w:spacing w:line="276" w:lineRule="auto"/>
        <w:ind w:left="284" w:firstLine="567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а. </w:t>
      </w:r>
      <w:r w:rsidRPr="00B61F16">
        <w:rPr>
          <w:sz w:val="24"/>
          <w:szCs w:val="24"/>
          <w:lang w:eastAsia="en-US"/>
        </w:rPr>
        <w:t>…поддержание высокой работоспособности людей.</w:t>
      </w:r>
    </w:p>
    <w:p w:rsidR="00C11F81" w:rsidRPr="00B61F16" w:rsidRDefault="00C11F81" w:rsidP="00E71083">
      <w:pPr>
        <w:widowControl/>
        <w:spacing w:line="276" w:lineRule="auto"/>
        <w:ind w:left="284" w:firstLine="567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б. </w:t>
      </w:r>
      <w:r w:rsidRPr="00B61F16">
        <w:rPr>
          <w:sz w:val="24"/>
          <w:szCs w:val="24"/>
          <w:lang w:eastAsia="en-US"/>
        </w:rPr>
        <w:t>…подготовку к профессиональной деятельности.</w:t>
      </w:r>
    </w:p>
    <w:p w:rsidR="00C11F81" w:rsidRPr="00B61F16" w:rsidRDefault="00C11F81" w:rsidP="00E71083">
      <w:pPr>
        <w:widowControl/>
        <w:spacing w:line="276" w:lineRule="auto"/>
        <w:ind w:left="284" w:firstLine="567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в. </w:t>
      </w:r>
      <w:r w:rsidRPr="00B61F16">
        <w:rPr>
          <w:sz w:val="24"/>
          <w:szCs w:val="24"/>
          <w:lang w:eastAsia="en-US"/>
        </w:rPr>
        <w:t>…развитие физических качеств людей.</w:t>
      </w:r>
    </w:p>
    <w:p w:rsidR="00C11F81" w:rsidRPr="00B61F16" w:rsidRDefault="00C11F81" w:rsidP="00E71083">
      <w:pPr>
        <w:widowControl/>
        <w:tabs>
          <w:tab w:val="num" w:pos="0"/>
        </w:tabs>
        <w:autoSpaceDE/>
        <w:autoSpaceDN/>
        <w:adjustRightInd/>
        <w:spacing w:line="276" w:lineRule="auto"/>
        <w:ind w:left="284" w:firstLine="567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г. </w:t>
      </w:r>
      <w:r w:rsidRPr="00B61F16">
        <w:rPr>
          <w:sz w:val="24"/>
          <w:szCs w:val="24"/>
          <w:lang w:eastAsia="en-US"/>
        </w:rPr>
        <w:t>…сохранение и улучшение здоровья людей.</w:t>
      </w:r>
    </w:p>
    <w:p w:rsidR="00C11F81" w:rsidRPr="00B61F16" w:rsidRDefault="00C11F81" w:rsidP="00E71083">
      <w:pPr>
        <w:widowControl/>
        <w:tabs>
          <w:tab w:val="num" w:pos="0"/>
        </w:tabs>
        <w:autoSpaceDE/>
        <w:autoSpaceDN/>
        <w:adjustRightInd/>
        <w:spacing w:line="276" w:lineRule="auto"/>
        <w:ind w:left="284" w:firstLine="567"/>
        <w:rPr>
          <w:b/>
          <w:bCs/>
          <w:sz w:val="24"/>
          <w:szCs w:val="24"/>
        </w:rPr>
      </w:pPr>
    </w:p>
    <w:p w:rsidR="00C11F81" w:rsidRPr="00B61F16" w:rsidRDefault="00C11F81" w:rsidP="00135FE3">
      <w:pPr>
        <w:widowControl/>
        <w:tabs>
          <w:tab w:val="num" w:pos="284"/>
        </w:tabs>
        <w:autoSpaceDE/>
        <w:autoSpaceDN/>
        <w:adjustRightInd/>
        <w:ind w:left="284" w:hanging="284"/>
        <w:jc w:val="both"/>
        <w:rPr>
          <w:b/>
          <w:bCs/>
          <w:sz w:val="24"/>
          <w:szCs w:val="24"/>
        </w:rPr>
      </w:pPr>
      <w:r w:rsidRPr="00B61F16">
        <w:rPr>
          <w:b/>
          <w:bCs/>
          <w:sz w:val="24"/>
          <w:szCs w:val="24"/>
        </w:rPr>
        <w:t>4. Процесс повышения работоспособности после выполнения физических упражнений – это…</w:t>
      </w:r>
    </w:p>
    <w:p w:rsidR="00C11F81" w:rsidRPr="00B61F16" w:rsidRDefault="00C11F81" w:rsidP="0092139B">
      <w:pPr>
        <w:widowControl/>
        <w:numPr>
          <w:ilvl w:val="0"/>
          <w:numId w:val="2"/>
        </w:numPr>
        <w:tabs>
          <w:tab w:val="num" w:pos="0"/>
        </w:tabs>
        <w:autoSpaceDE/>
        <w:autoSpaceDN/>
        <w:adjustRightInd/>
        <w:rPr>
          <w:sz w:val="24"/>
          <w:szCs w:val="24"/>
        </w:rPr>
        <w:sectPr w:rsidR="00C11F81" w:rsidRPr="00B61F16" w:rsidSect="00B61F16">
          <w:type w:val="continuous"/>
          <w:pgSz w:w="11906" w:h="16838"/>
          <w:pgMar w:top="1134" w:right="850" w:bottom="540" w:left="1701" w:header="709" w:footer="709" w:gutter="0"/>
          <w:cols w:space="708"/>
          <w:docGrid w:linePitch="360"/>
        </w:sectPr>
      </w:pPr>
    </w:p>
    <w:p w:rsidR="00C11F81" w:rsidRPr="00B61F16" w:rsidRDefault="00C11F81" w:rsidP="00135FE3">
      <w:pPr>
        <w:widowControl/>
        <w:numPr>
          <w:ilvl w:val="0"/>
          <w:numId w:val="2"/>
        </w:numPr>
        <w:tabs>
          <w:tab w:val="clear" w:pos="1800"/>
          <w:tab w:val="num" w:pos="0"/>
          <w:tab w:val="num" w:pos="1276"/>
        </w:tabs>
        <w:autoSpaceDE/>
        <w:autoSpaceDN/>
        <w:adjustRightInd/>
        <w:spacing w:line="276" w:lineRule="auto"/>
        <w:ind w:hanging="949"/>
        <w:rPr>
          <w:sz w:val="24"/>
          <w:szCs w:val="24"/>
        </w:rPr>
      </w:pPr>
      <w:r w:rsidRPr="00B61F16">
        <w:rPr>
          <w:sz w:val="24"/>
          <w:szCs w:val="24"/>
        </w:rPr>
        <w:t>утомление.</w:t>
      </w:r>
    </w:p>
    <w:p w:rsidR="00C11F81" w:rsidRPr="00B61F16" w:rsidRDefault="00C11F81" w:rsidP="00135FE3">
      <w:pPr>
        <w:widowControl/>
        <w:numPr>
          <w:ilvl w:val="0"/>
          <w:numId w:val="2"/>
        </w:numPr>
        <w:tabs>
          <w:tab w:val="clear" w:pos="1800"/>
          <w:tab w:val="num" w:pos="0"/>
          <w:tab w:val="num" w:pos="1276"/>
        </w:tabs>
        <w:autoSpaceDE/>
        <w:autoSpaceDN/>
        <w:adjustRightInd/>
        <w:spacing w:line="276" w:lineRule="auto"/>
        <w:ind w:hanging="949"/>
        <w:rPr>
          <w:sz w:val="24"/>
          <w:szCs w:val="24"/>
        </w:rPr>
      </w:pPr>
      <w:r w:rsidRPr="00B61F16">
        <w:rPr>
          <w:sz w:val="24"/>
          <w:szCs w:val="24"/>
        </w:rPr>
        <w:t>приспособление.</w:t>
      </w:r>
    </w:p>
    <w:p w:rsidR="00C11F81" w:rsidRPr="00B61F16" w:rsidRDefault="00C11F81" w:rsidP="00135FE3">
      <w:pPr>
        <w:widowControl/>
        <w:numPr>
          <w:ilvl w:val="0"/>
          <w:numId w:val="2"/>
        </w:numPr>
        <w:tabs>
          <w:tab w:val="clear" w:pos="1800"/>
          <w:tab w:val="num" w:pos="0"/>
          <w:tab w:val="num" w:pos="1276"/>
        </w:tabs>
        <w:autoSpaceDE/>
        <w:autoSpaceDN/>
        <w:adjustRightInd/>
        <w:spacing w:line="276" w:lineRule="auto"/>
        <w:ind w:left="1843" w:hanging="949"/>
        <w:rPr>
          <w:sz w:val="24"/>
          <w:szCs w:val="24"/>
        </w:rPr>
      </w:pPr>
      <w:r w:rsidRPr="00B61F16">
        <w:rPr>
          <w:sz w:val="24"/>
          <w:szCs w:val="24"/>
        </w:rPr>
        <w:t>восстановление.</w:t>
      </w:r>
    </w:p>
    <w:p w:rsidR="00C11F81" w:rsidRPr="00B61F16" w:rsidRDefault="00C11F81" w:rsidP="00135FE3">
      <w:pPr>
        <w:widowControl/>
        <w:numPr>
          <w:ilvl w:val="0"/>
          <w:numId w:val="2"/>
        </w:numPr>
        <w:tabs>
          <w:tab w:val="clear" w:pos="1800"/>
          <w:tab w:val="num" w:pos="0"/>
          <w:tab w:val="num" w:pos="1276"/>
        </w:tabs>
        <w:autoSpaceDE/>
        <w:autoSpaceDN/>
        <w:adjustRightInd/>
        <w:spacing w:line="276" w:lineRule="auto"/>
        <w:ind w:left="1843" w:hanging="949"/>
        <w:rPr>
          <w:sz w:val="24"/>
          <w:szCs w:val="24"/>
        </w:rPr>
      </w:pPr>
      <w:r w:rsidRPr="00B61F16">
        <w:rPr>
          <w:sz w:val="24"/>
          <w:szCs w:val="24"/>
        </w:rPr>
        <w:t>адаптация.</w:t>
      </w:r>
    </w:p>
    <w:p w:rsidR="00C11F81" w:rsidRPr="00B61F16" w:rsidRDefault="00C11F81" w:rsidP="00C22635">
      <w:pPr>
        <w:rPr>
          <w:sz w:val="24"/>
          <w:szCs w:val="24"/>
        </w:rPr>
      </w:pPr>
    </w:p>
    <w:p w:rsidR="00C11F81" w:rsidRPr="00B61F16" w:rsidRDefault="00C11F81" w:rsidP="00FA7E5A">
      <w:pPr>
        <w:widowControl/>
        <w:ind w:left="284" w:hanging="284"/>
        <w:jc w:val="both"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</w:rPr>
        <w:t xml:space="preserve">5. </w:t>
      </w:r>
      <w:r w:rsidRPr="00B61F16">
        <w:rPr>
          <w:b/>
          <w:bCs/>
          <w:sz w:val="24"/>
          <w:szCs w:val="24"/>
          <w:lang w:eastAsia="en-US"/>
        </w:rPr>
        <w:t>Воспитание и обучение в физкультурно-спортивной деятельности – это…</w:t>
      </w:r>
    </w:p>
    <w:p w:rsidR="00C11F81" w:rsidRPr="00B61F16" w:rsidRDefault="00C11F81" w:rsidP="00852EA3">
      <w:pPr>
        <w:widowControl/>
        <w:spacing w:line="276" w:lineRule="auto"/>
        <w:ind w:firstLine="993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а. </w:t>
      </w:r>
      <w:r w:rsidRPr="00B61F16">
        <w:rPr>
          <w:sz w:val="24"/>
          <w:szCs w:val="24"/>
          <w:lang w:eastAsia="en-US"/>
        </w:rPr>
        <w:t>…самостоятельные и независимые процессы.</w:t>
      </w:r>
    </w:p>
    <w:p w:rsidR="00C11F81" w:rsidRPr="00B61F16" w:rsidRDefault="00C11F81" w:rsidP="00852EA3">
      <w:pPr>
        <w:widowControl/>
        <w:spacing w:line="276" w:lineRule="auto"/>
        <w:ind w:firstLine="993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б. </w:t>
      </w:r>
      <w:r w:rsidRPr="00B61F16">
        <w:rPr>
          <w:sz w:val="24"/>
          <w:szCs w:val="24"/>
          <w:lang w:eastAsia="en-US"/>
        </w:rPr>
        <w:t>…поочередно реализуемые процессы.</w:t>
      </w:r>
    </w:p>
    <w:p w:rsidR="00C11F81" w:rsidRPr="00B61F16" w:rsidRDefault="00C11F81" w:rsidP="00852EA3">
      <w:pPr>
        <w:widowControl/>
        <w:spacing w:line="276" w:lineRule="auto"/>
        <w:ind w:firstLine="993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в. </w:t>
      </w:r>
      <w:r w:rsidRPr="00B61F16">
        <w:rPr>
          <w:sz w:val="24"/>
          <w:szCs w:val="24"/>
          <w:lang w:eastAsia="en-US"/>
        </w:rPr>
        <w:t>…обусловливающие друг друга процессы.</w:t>
      </w:r>
    </w:p>
    <w:p w:rsidR="00C11F81" w:rsidRPr="00B61F16" w:rsidRDefault="00C11F81" w:rsidP="00852EA3">
      <w:pPr>
        <w:widowControl/>
        <w:tabs>
          <w:tab w:val="num" w:pos="0"/>
        </w:tabs>
        <w:autoSpaceDE/>
        <w:autoSpaceDN/>
        <w:adjustRightInd/>
        <w:spacing w:line="276" w:lineRule="auto"/>
        <w:ind w:firstLine="993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г. </w:t>
      </w:r>
      <w:r w:rsidRPr="00B61F16">
        <w:rPr>
          <w:sz w:val="24"/>
          <w:szCs w:val="24"/>
          <w:lang w:eastAsia="en-US"/>
        </w:rPr>
        <w:t>…взаимозаменяемые процессы.</w:t>
      </w:r>
    </w:p>
    <w:p w:rsidR="00C11F81" w:rsidRPr="00B61F16" w:rsidRDefault="00C11F81" w:rsidP="00852EA3">
      <w:pPr>
        <w:widowControl/>
        <w:tabs>
          <w:tab w:val="num" w:pos="0"/>
        </w:tabs>
        <w:autoSpaceDE/>
        <w:autoSpaceDN/>
        <w:adjustRightInd/>
        <w:spacing w:line="276" w:lineRule="auto"/>
        <w:ind w:firstLine="993"/>
        <w:rPr>
          <w:b/>
          <w:bCs/>
          <w:sz w:val="24"/>
          <w:szCs w:val="24"/>
        </w:rPr>
      </w:pPr>
    </w:p>
    <w:p w:rsidR="00C11F81" w:rsidRPr="00B61F16" w:rsidRDefault="00C11F81" w:rsidP="00135FE3">
      <w:pPr>
        <w:widowControl/>
        <w:ind w:left="284" w:hanging="284"/>
        <w:jc w:val="both"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</w:rPr>
        <w:t>6.</w:t>
      </w:r>
      <w:r w:rsidRPr="00B61F16">
        <w:rPr>
          <w:rFonts w:ascii="Times New Roman,Bold" w:hAnsi="Times New Roman,Bold" w:cs="Times New Roman,Bold"/>
          <w:b/>
          <w:bCs/>
          <w:sz w:val="24"/>
          <w:szCs w:val="24"/>
          <w:lang w:eastAsia="en-US"/>
        </w:rPr>
        <w:t xml:space="preserve"> </w:t>
      </w:r>
      <w:r w:rsidRPr="00B61F16">
        <w:rPr>
          <w:b/>
          <w:bCs/>
          <w:sz w:val="24"/>
          <w:szCs w:val="24"/>
          <w:lang w:eastAsia="en-US"/>
        </w:rPr>
        <w:t>Основу физической культуры составляет деятельность человека, направленная на…</w:t>
      </w:r>
    </w:p>
    <w:p w:rsidR="00C11F81" w:rsidRPr="00B61F16" w:rsidRDefault="00C11F81" w:rsidP="00135FE3">
      <w:pPr>
        <w:widowControl/>
        <w:spacing w:line="276" w:lineRule="auto"/>
        <w:ind w:left="284" w:firstLine="567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а. </w:t>
      </w:r>
      <w:r w:rsidRPr="00B61F16">
        <w:rPr>
          <w:sz w:val="24"/>
          <w:szCs w:val="24"/>
          <w:lang w:eastAsia="en-US"/>
        </w:rPr>
        <w:t>…изменение окружающей природы.</w:t>
      </w:r>
    </w:p>
    <w:p w:rsidR="00C11F81" w:rsidRPr="00B61F16" w:rsidRDefault="00C11F81" w:rsidP="00135FE3">
      <w:pPr>
        <w:widowControl/>
        <w:spacing w:line="276" w:lineRule="auto"/>
        <w:ind w:left="284" w:firstLine="567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б. </w:t>
      </w:r>
      <w:r w:rsidRPr="00B61F16">
        <w:rPr>
          <w:sz w:val="24"/>
          <w:szCs w:val="24"/>
          <w:lang w:eastAsia="en-US"/>
        </w:rPr>
        <w:t>…приспособление к окружающим условиям.</w:t>
      </w:r>
    </w:p>
    <w:p w:rsidR="00C11F81" w:rsidRPr="00B61F16" w:rsidRDefault="00C11F81" w:rsidP="00135FE3">
      <w:pPr>
        <w:widowControl/>
        <w:spacing w:line="276" w:lineRule="auto"/>
        <w:ind w:left="284" w:firstLine="567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в. </w:t>
      </w:r>
      <w:r w:rsidRPr="00B61F16">
        <w:rPr>
          <w:sz w:val="24"/>
          <w:szCs w:val="24"/>
          <w:lang w:eastAsia="en-US"/>
        </w:rPr>
        <w:t>…воспитание физических качеств.</w:t>
      </w:r>
    </w:p>
    <w:p w:rsidR="00C11F81" w:rsidRPr="00B61F16" w:rsidRDefault="00C11F81" w:rsidP="00135FE3">
      <w:pPr>
        <w:spacing w:line="276" w:lineRule="auto"/>
        <w:ind w:left="284" w:firstLine="567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г. </w:t>
      </w:r>
      <w:r w:rsidRPr="00B61F16">
        <w:rPr>
          <w:sz w:val="24"/>
          <w:szCs w:val="24"/>
          <w:lang w:eastAsia="en-US"/>
        </w:rPr>
        <w:t>…преобразование собственных возможностей.</w:t>
      </w:r>
    </w:p>
    <w:p w:rsidR="00C11F81" w:rsidRPr="00B61F16" w:rsidRDefault="00C11F81" w:rsidP="00135FE3">
      <w:pPr>
        <w:widowControl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</w:rPr>
        <w:t xml:space="preserve">7.  </w:t>
      </w:r>
      <w:r w:rsidRPr="00B61F16">
        <w:rPr>
          <w:b/>
          <w:bCs/>
          <w:sz w:val="24"/>
          <w:szCs w:val="24"/>
          <w:lang w:eastAsia="en-US"/>
        </w:rPr>
        <w:t>Физическая подготовка представляет собой…</w:t>
      </w:r>
    </w:p>
    <w:p w:rsidR="00C11F81" w:rsidRPr="00B61F16" w:rsidRDefault="00C11F81" w:rsidP="00852EA3">
      <w:pPr>
        <w:widowControl/>
        <w:spacing w:line="276" w:lineRule="auto"/>
        <w:ind w:left="1276" w:hanging="425"/>
        <w:jc w:val="both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а. </w:t>
      </w:r>
      <w:r w:rsidRPr="00B61F16">
        <w:rPr>
          <w:sz w:val="24"/>
          <w:szCs w:val="24"/>
          <w:lang w:eastAsia="en-US"/>
        </w:rPr>
        <w:t>…процесс укрепления здоровья и повышения двигательных возможностей.</w:t>
      </w:r>
    </w:p>
    <w:p w:rsidR="00C11F81" w:rsidRPr="00B61F16" w:rsidRDefault="00C11F81" w:rsidP="00852EA3">
      <w:pPr>
        <w:widowControl/>
        <w:spacing w:line="276" w:lineRule="auto"/>
        <w:ind w:left="851"/>
        <w:jc w:val="both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б. </w:t>
      </w:r>
      <w:r w:rsidRPr="00B61F16">
        <w:rPr>
          <w:sz w:val="24"/>
          <w:szCs w:val="24"/>
          <w:lang w:eastAsia="en-US"/>
        </w:rPr>
        <w:t>…физическое воспитание с выраженным прикладным эффектом.</w:t>
      </w:r>
    </w:p>
    <w:p w:rsidR="00C11F81" w:rsidRPr="00B61F16" w:rsidRDefault="00C11F81" w:rsidP="00852EA3">
      <w:pPr>
        <w:widowControl/>
        <w:tabs>
          <w:tab w:val="left" w:pos="1276"/>
          <w:tab w:val="left" w:pos="1418"/>
        </w:tabs>
        <w:spacing w:line="276" w:lineRule="auto"/>
        <w:ind w:left="1418" w:hanging="567"/>
        <w:jc w:val="both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в. </w:t>
      </w:r>
      <w:r w:rsidRPr="00B61F16">
        <w:rPr>
          <w:sz w:val="24"/>
          <w:szCs w:val="24"/>
          <w:lang w:eastAsia="en-US"/>
        </w:rPr>
        <w:t>…уровень развития, характеризующийся высокой работоспособностью.</w:t>
      </w:r>
    </w:p>
    <w:p w:rsidR="00C11F81" w:rsidRPr="00B61F16" w:rsidRDefault="00C11F81" w:rsidP="00852EA3">
      <w:pPr>
        <w:shd w:val="clear" w:color="auto" w:fill="FFFFFF"/>
        <w:tabs>
          <w:tab w:val="left" w:pos="605"/>
        </w:tabs>
        <w:spacing w:line="276" w:lineRule="auto"/>
        <w:ind w:left="851"/>
        <w:jc w:val="both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г. </w:t>
      </w:r>
      <w:r w:rsidRPr="00B61F16">
        <w:rPr>
          <w:sz w:val="24"/>
          <w:szCs w:val="24"/>
          <w:lang w:eastAsia="en-US"/>
        </w:rPr>
        <w:t>…процесс обучения движениям и воспитания физических качеств.</w:t>
      </w:r>
    </w:p>
    <w:p w:rsidR="00C11F81" w:rsidRPr="00B61F16" w:rsidRDefault="00C11F81" w:rsidP="00135FE3">
      <w:pPr>
        <w:shd w:val="clear" w:color="auto" w:fill="FFFFFF"/>
        <w:tabs>
          <w:tab w:val="left" w:pos="605"/>
        </w:tabs>
        <w:ind w:left="851"/>
        <w:jc w:val="both"/>
        <w:rPr>
          <w:b/>
          <w:bCs/>
          <w:i/>
          <w:iCs/>
          <w:sz w:val="24"/>
          <w:szCs w:val="24"/>
        </w:rPr>
      </w:pPr>
    </w:p>
    <w:p w:rsidR="00C11F81" w:rsidRPr="00B61F16" w:rsidRDefault="00C11F81" w:rsidP="00135FE3">
      <w:pPr>
        <w:shd w:val="clear" w:color="auto" w:fill="FFFFFF"/>
        <w:tabs>
          <w:tab w:val="left" w:pos="605"/>
        </w:tabs>
        <w:ind w:left="851"/>
        <w:jc w:val="both"/>
        <w:rPr>
          <w:b/>
          <w:bCs/>
          <w:i/>
          <w:iCs/>
          <w:sz w:val="24"/>
          <w:szCs w:val="24"/>
        </w:rPr>
      </w:pPr>
    </w:p>
    <w:p w:rsidR="00C11F81" w:rsidRPr="00B61F16" w:rsidRDefault="00C11F81" w:rsidP="00C820E4">
      <w:pPr>
        <w:widowControl/>
        <w:tabs>
          <w:tab w:val="num" w:pos="0"/>
        </w:tabs>
        <w:autoSpaceDE/>
        <w:autoSpaceDN/>
        <w:adjustRightInd/>
        <w:ind w:left="360"/>
        <w:jc w:val="both"/>
        <w:rPr>
          <w:b/>
          <w:bCs/>
          <w:i/>
          <w:iCs/>
          <w:sz w:val="24"/>
          <w:szCs w:val="24"/>
          <w:u w:val="single"/>
        </w:rPr>
      </w:pPr>
      <w:r w:rsidRPr="00B61F16">
        <w:rPr>
          <w:b/>
          <w:bCs/>
          <w:i/>
          <w:iCs/>
          <w:sz w:val="24"/>
          <w:szCs w:val="24"/>
          <w:u w:val="single"/>
        </w:rPr>
        <w:t>Выполняя задания № 8 - 11, впишите соответствующее слово в бланк ответов</w:t>
      </w:r>
    </w:p>
    <w:p w:rsidR="00C11F81" w:rsidRPr="00B61F16" w:rsidRDefault="00C11F81" w:rsidP="00C820E4">
      <w:pPr>
        <w:widowControl/>
        <w:tabs>
          <w:tab w:val="num" w:pos="0"/>
        </w:tabs>
        <w:autoSpaceDE/>
        <w:autoSpaceDN/>
        <w:adjustRightInd/>
        <w:ind w:left="360"/>
        <w:rPr>
          <w:b/>
          <w:bCs/>
          <w:sz w:val="24"/>
          <w:szCs w:val="24"/>
        </w:rPr>
      </w:pPr>
    </w:p>
    <w:p w:rsidR="00C11F81" w:rsidRPr="00B61F16" w:rsidRDefault="00C11F81" w:rsidP="00FC7DAC">
      <w:pPr>
        <w:widowControl/>
        <w:jc w:val="both"/>
        <w:rPr>
          <w:b/>
          <w:bCs/>
          <w:color w:val="FF0000"/>
          <w:sz w:val="24"/>
          <w:szCs w:val="24"/>
        </w:rPr>
      </w:pPr>
      <w:r w:rsidRPr="00B61F16">
        <w:rPr>
          <w:b/>
          <w:bCs/>
          <w:sz w:val="24"/>
          <w:szCs w:val="24"/>
        </w:rPr>
        <w:t xml:space="preserve">8. </w:t>
      </w:r>
      <w:r w:rsidRPr="00B61F16">
        <w:rPr>
          <w:b/>
          <w:bCs/>
          <w:sz w:val="24"/>
          <w:szCs w:val="24"/>
          <w:lang w:eastAsia="en-US"/>
        </w:rPr>
        <w:t>Последовательные толчки баскетбольного мяча в площадку без его задержки обозначается как…</w:t>
      </w:r>
    </w:p>
    <w:p w:rsidR="00C11F81" w:rsidRPr="00B61F16" w:rsidRDefault="00C11F81" w:rsidP="00C820E4">
      <w:pPr>
        <w:widowControl/>
        <w:tabs>
          <w:tab w:val="num" w:pos="0"/>
        </w:tabs>
        <w:autoSpaceDE/>
        <w:autoSpaceDN/>
        <w:adjustRightInd/>
        <w:ind w:left="360" w:hanging="360"/>
        <w:rPr>
          <w:b/>
          <w:bCs/>
          <w:sz w:val="24"/>
          <w:szCs w:val="24"/>
        </w:rPr>
      </w:pPr>
    </w:p>
    <w:p w:rsidR="00C11F81" w:rsidRPr="00B61F16" w:rsidRDefault="00C11F81" w:rsidP="002356DA">
      <w:pPr>
        <w:widowControl/>
        <w:tabs>
          <w:tab w:val="num" w:pos="0"/>
          <w:tab w:val="left" w:pos="426"/>
        </w:tabs>
        <w:autoSpaceDE/>
        <w:autoSpaceDN/>
        <w:adjustRightInd/>
        <w:spacing w:line="276" w:lineRule="auto"/>
        <w:ind w:left="360" w:hanging="360"/>
        <w:jc w:val="both"/>
        <w:rPr>
          <w:b/>
          <w:bCs/>
          <w:color w:val="FF0000"/>
          <w:sz w:val="24"/>
          <w:szCs w:val="24"/>
        </w:rPr>
      </w:pPr>
      <w:r w:rsidRPr="00B61F16">
        <w:rPr>
          <w:b/>
          <w:bCs/>
          <w:sz w:val="24"/>
          <w:szCs w:val="24"/>
        </w:rPr>
        <w:t>9.Метод организации деятельности занимающихся, предусматривающий одновременное выполнение несколькими группами разных заданий, называется…</w:t>
      </w:r>
    </w:p>
    <w:p w:rsidR="00C11F81" w:rsidRPr="00B61F16" w:rsidRDefault="00C11F81" w:rsidP="00370822">
      <w:pPr>
        <w:widowControl/>
        <w:tabs>
          <w:tab w:val="num" w:pos="0"/>
        </w:tabs>
        <w:autoSpaceDE/>
        <w:autoSpaceDN/>
        <w:adjustRightInd/>
        <w:ind w:left="360" w:hanging="360"/>
        <w:jc w:val="both"/>
        <w:rPr>
          <w:b/>
          <w:bCs/>
          <w:sz w:val="24"/>
          <w:szCs w:val="24"/>
        </w:rPr>
      </w:pPr>
    </w:p>
    <w:p w:rsidR="00C11F81" w:rsidRPr="00B61F16" w:rsidRDefault="00C11F81" w:rsidP="00FA7E5A">
      <w:pPr>
        <w:widowControl/>
        <w:ind w:left="567" w:hanging="567"/>
        <w:jc w:val="both"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>10. Сгибание опорной ноги перед отталкиванием в лыжном спорте обозначается как…</w:t>
      </w:r>
    </w:p>
    <w:p w:rsidR="00C11F81" w:rsidRPr="00B61F16" w:rsidRDefault="00C11F81" w:rsidP="000405AE">
      <w:pPr>
        <w:widowControl/>
        <w:ind w:left="426" w:hanging="426"/>
        <w:jc w:val="both"/>
        <w:rPr>
          <w:b/>
          <w:bCs/>
          <w:sz w:val="24"/>
          <w:szCs w:val="24"/>
          <w:lang w:eastAsia="en-US"/>
        </w:rPr>
      </w:pPr>
    </w:p>
    <w:p w:rsidR="00C11F81" w:rsidRPr="00B61F16" w:rsidRDefault="00C11F81" w:rsidP="000405AE">
      <w:pPr>
        <w:widowControl/>
        <w:ind w:left="426" w:hanging="426"/>
        <w:jc w:val="both"/>
        <w:rPr>
          <w:color w:val="FF0000"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>11. В шахматах – защита своей фигуры от атаки дальнобойной фигуры соперника путем выдвижения другой своей фигуры, которая «принимает огонь» на себя, обозначается как…</w:t>
      </w:r>
    </w:p>
    <w:p w:rsidR="00C11F81" w:rsidRPr="00B61F16" w:rsidRDefault="00C11F81" w:rsidP="002356DA">
      <w:pPr>
        <w:widowControl/>
        <w:tabs>
          <w:tab w:val="num" w:pos="0"/>
        </w:tabs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C11F81" w:rsidRDefault="00C11F81" w:rsidP="002356DA">
      <w:pPr>
        <w:widowControl/>
        <w:rPr>
          <w:b/>
          <w:bCs/>
          <w:sz w:val="24"/>
          <w:szCs w:val="24"/>
        </w:rPr>
      </w:pPr>
    </w:p>
    <w:p w:rsidR="00C11F81" w:rsidRPr="00B61F16" w:rsidRDefault="00C11F81" w:rsidP="002356DA">
      <w:pPr>
        <w:widowControl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</w:rPr>
        <w:t xml:space="preserve">12. </w:t>
      </w:r>
      <w:r w:rsidRPr="00B61F16">
        <w:rPr>
          <w:b/>
          <w:bCs/>
          <w:sz w:val="24"/>
          <w:szCs w:val="24"/>
          <w:lang w:eastAsia="en-US"/>
        </w:rPr>
        <w:t>Подводящие упражнения применяются, если…</w:t>
      </w:r>
    </w:p>
    <w:p w:rsidR="00C11F81" w:rsidRPr="00B61F16" w:rsidRDefault="00C11F81" w:rsidP="002356DA">
      <w:pPr>
        <w:widowControl/>
        <w:spacing w:line="276" w:lineRule="auto"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а. </w:t>
      </w:r>
      <w:r w:rsidRPr="00B61F16">
        <w:rPr>
          <w:sz w:val="24"/>
          <w:szCs w:val="24"/>
          <w:lang w:eastAsia="en-US"/>
        </w:rPr>
        <w:t>…обучающийся недостаточно развит.</w:t>
      </w:r>
    </w:p>
    <w:p w:rsidR="00C11F81" w:rsidRPr="00B61F16" w:rsidRDefault="00C11F81" w:rsidP="002356DA">
      <w:pPr>
        <w:widowControl/>
        <w:spacing w:line="276" w:lineRule="auto"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б. </w:t>
      </w:r>
      <w:r w:rsidRPr="00B61F16">
        <w:rPr>
          <w:sz w:val="24"/>
          <w:szCs w:val="24"/>
          <w:lang w:eastAsia="en-US"/>
        </w:rPr>
        <w:t>…в двигательном фонде отсутствуют опорные элементы.</w:t>
      </w:r>
    </w:p>
    <w:p w:rsidR="00C11F81" w:rsidRPr="00B61F16" w:rsidRDefault="00C11F81" w:rsidP="002356DA">
      <w:pPr>
        <w:widowControl/>
        <w:spacing w:line="276" w:lineRule="auto"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в. </w:t>
      </w:r>
      <w:r w:rsidRPr="00B61F16">
        <w:rPr>
          <w:sz w:val="24"/>
          <w:szCs w:val="24"/>
          <w:lang w:eastAsia="en-US"/>
        </w:rPr>
        <w:t>…необходимо устранять возникающие ошибки.</w:t>
      </w:r>
    </w:p>
    <w:p w:rsidR="00C11F81" w:rsidRPr="00B61F16" w:rsidRDefault="00C11F81" w:rsidP="002356DA">
      <w:pPr>
        <w:widowControl/>
        <w:tabs>
          <w:tab w:val="num" w:pos="426"/>
        </w:tabs>
        <w:autoSpaceDE/>
        <w:autoSpaceDN/>
        <w:adjustRightInd/>
        <w:spacing w:line="276" w:lineRule="auto"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г. </w:t>
      </w:r>
      <w:r w:rsidRPr="00B61F16">
        <w:rPr>
          <w:sz w:val="24"/>
          <w:szCs w:val="24"/>
          <w:lang w:eastAsia="en-US"/>
        </w:rPr>
        <w:t>…применяется метод целостно-аналитического упражнения.</w:t>
      </w:r>
    </w:p>
    <w:p w:rsidR="00C11F81" w:rsidRPr="00B61F16" w:rsidRDefault="00C11F81" w:rsidP="002356DA">
      <w:pPr>
        <w:widowControl/>
        <w:tabs>
          <w:tab w:val="num" w:pos="426"/>
        </w:tabs>
        <w:autoSpaceDE/>
        <w:autoSpaceDN/>
        <w:adjustRightInd/>
        <w:spacing w:line="276" w:lineRule="auto"/>
        <w:ind w:left="851" w:hanging="426"/>
        <w:rPr>
          <w:sz w:val="24"/>
          <w:szCs w:val="24"/>
        </w:rPr>
      </w:pPr>
    </w:p>
    <w:p w:rsidR="00C11F81" w:rsidRPr="00B61F16" w:rsidRDefault="00C11F81" w:rsidP="006A409D">
      <w:pPr>
        <w:widowControl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</w:rPr>
        <w:t xml:space="preserve">13. </w:t>
      </w:r>
      <w:r w:rsidRPr="00B61F16">
        <w:rPr>
          <w:b/>
          <w:bCs/>
          <w:sz w:val="24"/>
          <w:szCs w:val="24"/>
          <w:lang w:eastAsia="en-US"/>
        </w:rPr>
        <w:t>Структура обучения движениям обусловлена…</w:t>
      </w:r>
    </w:p>
    <w:p w:rsidR="00C11F81" w:rsidRPr="00B61F16" w:rsidRDefault="00C11F81" w:rsidP="006A409D">
      <w:pPr>
        <w:widowControl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а. </w:t>
      </w:r>
      <w:r w:rsidRPr="00B61F16">
        <w:rPr>
          <w:sz w:val="24"/>
          <w:szCs w:val="24"/>
          <w:lang w:eastAsia="en-US"/>
        </w:rPr>
        <w:t>…соотношением методов обучения и воспитания.</w:t>
      </w:r>
    </w:p>
    <w:p w:rsidR="00C11F81" w:rsidRPr="00B61F16" w:rsidRDefault="00C11F81" w:rsidP="006A409D">
      <w:pPr>
        <w:widowControl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б. </w:t>
      </w:r>
      <w:r w:rsidRPr="00B61F16">
        <w:rPr>
          <w:sz w:val="24"/>
          <w:szCs w:val="24"/>
          <w:lang w:eastAsia="en-US"/>
        </w:rPr>
        <w:t>…индивидуальными особенностями обучающегося.</w:t>
      </w:r>
    </w:p>
    <w:p w:rsidR="00C11F81" w:rsidRPr="00B61F16" w:rsidRDefault="00C11F81" w:rsidP="006A409D">
      <w:pPr>
        <w:widowControl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в. </w:t>
      </w:r>
      <w:r w:rsidRPr="00B61F16">
        <w:rPr>
          <w:sz w:val="24"/>
          <w:szCs w:val="24"/>
          <w:lang w:eastAsia="en-US"/>
        </w:rPr>
        <w:t>…биомеханическими характеристиками разучиваемого движения.</w:t>
      </w:r>
    </w:p>
    <w:p w:rsidR="00C11F81" w:rsidRPr="00B61F16" w:rsidRDefault="00C11F81" w:rsidP="006A409D">
      <w:pPr>
        <w:widowControl/>
        <w:tabs>
          <w:tab w:val="num" w:pos="426"/>
        </w:tabs>
        <w:autoSpaceDE/>
        <w:autoSpaceDN/>
        <w:adjustRightInd/>
        <w:ind w:left="851"/>
        <w:jc w:val="both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г. </w:t>
      </w:r>
      <w:r w:rsidRPr="00B61F16">
        <w:rPr>
          <w:sz w:val="24"/>
          <w:szCs w:val="24"/>
          <w:lang w:eastAsia="en-US"/>
        </w:rPr>
        <w:t>…закономерностями формирования двигательных навыков.</w:t>
      </w:r>
    </w:p>
    <w:p w:rsidR="00C11F81" w:rsidRPr="00B61F16" w:rsidRDefault="00C11F81" w:rsidP="006A409D">
      <w:pPr>
        <w:widowControl/>
        <w:tabs>
          <w:tab w:val="num" w:pos="426"/>
        </w:tabs>
        <w:autoSpaceDE/>
        <w:autoSpaceDN/>
        <w:adjustRightInd/>
        <w:ind w:left="851"/>
        <w:jc w:val="both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>14. Основой методики воспитания физических качеств является…</w:t>
      </w:r>
    </w:p>
    <w:p w:rsidR="00C11F81" w:rsidRPr="00B61F16" w:rsidRDefault="00C11F81" w:rsidP="000405AE">
      <w:pPr>
        <w:widowControl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а. </w:t>
      </w:r>
      <w:r w:rsidRPr="00B61F16">
        <w:rPr>
          <w:sz w:val="24"/>
          <w:szCs w:val="24"/>
          <w:lang w:eastAsia="en-US"/>
        </w:rPr>
        <w:t>…выполнение физических упражнений.</w:t>
      </w:r>
    </w:p>
    <w:p w:rsidR="00C11F81" w:rsidRPr="00B61F16" w:rsidRDefault="00C11F81" w:rsidP="000405AE">
      <w:pPr>
        <w:widowControl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б. </w:t>
      </w:r>
      <w:r w:rsidRPr="00B61F16">
        <w:rPr>
          <w:sz w:val="24"/>
          <w:szCs w:val="24"/>
          <w:lang w:eastAsia="en-US"/>
        </w:rPr>
        <w:t>…возрастная адекватность нагрузки.</w:t>
      </w:r>
    </w:p>
    <w:p w:rsidR="00C11F81" w:rsidRPr="00B61F16" w:rsidRDefault="00C11F81" w:rsidP="000405AE">
      <w:pPr>
        <w:widowControl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в. </w:t>
      </w:r>
      <w:r w:rsidRPr="00B61F16">
        <w:rPr>
          <w:sz w:val="24"/>
          <w:szCs w:val="24"/>
          <w:lang w:eastAsia="en-US"/>
        </w:rPr>
        <w:t>…обучение двигательным действиям.</w:t>
      </w:r>
    </w:p>
    <w:p w:rsidR="00C11F81" w:rsidRPr="00B61F16" w:rsidRDefault="00C11F81" w:rsidP="000405AE">
      <w:pPr>
        <w:widowControl/>
        <w:ind w:left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г. </w:t>
      </w:r>
      <w:r w:rsidRPr="00B61F16">
        <w:rPr>
          <w:sz w:val="24"/>
          <w:szCs w:val="24"/>
          <w:lang w:eastAsia="en-US"/>
        </w:rPr>
        <w:t>…постепенное повышение силы воздействия.</w:t>
      </w:r>
    </w:p>
    <w:p w:rsidR="00C11F81" w:rsidRPr="00B61F16" w:rsidRDefault="00C11F81" w:rsidP="00C820E4">
      <w:pPr>
        <w:widowControl/>
        <w:autoSpaceDE/>
        <w:autoSpaceDN/>
        <w:adjustRightInd/>
        <w:rPr>
          <w:sz w:val="24"/>
          <w:szCs w:val="24"/>
        </w:rPr>
      </w:pPr>
    </w:p>
    <w:p w:rsidR="00C11F81" w:rsidRPr="00B61F16" w:rsidRDefault="00C11F81" w:rsidP="000405AE">
      <w:pPr>
        <w:widowControl/>
        <w:ind w:left="426" w:hanging="426"/>
        <w:jc w:val="both"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>15. Результатом выполнения силовых упражнений с большим отягощением является…</w:t>
      </w:r>
    </w:p>
    <w:p w:rsidR="00C11F81" w:rsidRPr="00B61F16" w:rsidRDefault="00C11F81" w:rsidP="000405AE">
      <w:pPr>
        <w:widowControl/>
        <w:ind w:firstLine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а. </w:t>
      </w:r>
      <w:r w:rsidRPr="00B61F16">
        <w:rPr>
          <w:sz w:val="24"/>
          <w:szCs w:val="24"/>
          <w:lang w:eastAsia="en-US"/>
        </w:rPr>
        <w:t>…быстрый рост абсолютной силы.</w:t>
      </w:r>
    </w:p>
    <w:p w:rsidR="00C11F81" w:rsidRPr="00B61F16" w:rsidRDefault="00C11F81" w:rsidP="000405AE">
      <w:pPr>
        <w:widowControl/>
        <w:ind w:firstLine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б. </w:t>
      </w:r>
      <w:r w:rsidRPr="00B61F16">
        <w:rPr>
          <w:sz w:val="24"/>
          <w:szCs w:val="24"/>
          <w:lang w:eastAsia="en-US"/>
        </w:rPr>
        <w:t>…повышение функциональных возможностей организма.</w:t>
      </w:r>
    </w:p>
    <w:p w:rsidR="00C11F81" w:rsidRPr="00B61F16" w:rsidRDefault="00C11F81" w:rsidP="000405AE">
      <w:pPr>
        <w:widowControl/>
        <w:ind w:firstLine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в. </w:t>
      </w:r>
      <w:r w:rsidRPr="00B61F16">
        <w:rPr>
          <w:sz w:val="24"/>
          <w:szCs w:val="24"/>
          <w:lang w:eastAsia="en-US"/>
        </w:rPr>
        <w:t>…укрепление опорно-двигательного аппарата.</w:t>
      </w:r>
    </w:p>
    <w:p w:rsidR="00C11F81" w:rsidRPr="00B61F16" w:rsidRDefault="00C11F81" w:rsidP="000405AE">
      <w:pPr>
        <w:widowControl/>
        <w:ind w:firstLine="851"/>
        <w:rPr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 xml:space="preserve">г. </w:t>
      </w:r>
      <w:r w:rsidRPr="00B61F16">
        <w:rPr>
          <w:sz w:val="24"/>
          <w:szCs w:val="24"/>
          <w:lang w:eastAsia="en-US"/>
        </w:rPr>
        <w:t>…увеличение физиологического поперечника мышц.</w:t>
      </w:r>
    </w:p>
    <w:p w:rsidR="00C11F81" w:rsidRPr="00B61F16" w:rsidRDefault="00C11F81" w:rsidP="00C820E4">
      <w:pPr>
        <w:widowControl/>
        <w:autoSpaceDE/>
        <w:autoSpaceDN/>
        <w:adjustRightInd/>
        <w:rPr>
          <w:sz w:val="24"/>
          <w:szCs w:val="24"/>
        </w:rPr>
      </w:pPr>
    </w:p>
    <w:p w:rsidR="00C11F81" w:rsidRPr="00B61F16" w:rsidRDefault="00C11F81" w:rsidP="00C820E4">
      <w:pPr>
        <w:widowControl/>
        <w:autoSpaceDE/>
        <w:autoSpaceDN/>
        <w:adjustRightInd/>
        <w:ind w:left="708" w:hanging="850"/>
        <w:jc w:val="both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  <w:r w:rsidRPr="00B61F16">
        <w:rPr>
          <w:b/>
          <w:bCs/>
          <w:sz w:val="24"/>
          <w:szCs w:val="24"/>
        </w:rPr>
        <w:t>Вы выполнили задание.</w:t>
      </w: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  <w:r w:rsidRPr="00B61F16">
        <w:rPr>
          <w:b/>
          <w:bCs/>
          <w:sz w:val="24"/>
          <w:szCs w:val="24"/>
        </w:rPr>
        <w:t>Поздравляем!</w:t>
      </w: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0405AE">
      <w:pPr>
        <w:widowControl/>
        <w:autoSpaceDE/>
        <w:autoSpaceDN/>
        <w:adjustRightInd/>
        <w:ind w:left="708" w:hanging="850"/>
        <w:jc w:val="center"/>
        <w:rPr>
          <w:b/>
          <w:bCs/>
          <w:sz w:val="24"/>
          <w:szCs w:val="24"/>
        </w:rPr>
      </w:pPr>
    </w:p>
    <w:p w:rsidR="00C11F81" w:rsidRPr="00B61F16" w:rsidRDefault="00C11F81" w:rsidP="006550CD">
      <w:pPr>
        <w:shd w:val="clear" w:color="auto" w:fill="FFFFFF"/>
        <w:spacing w:line="274" w:lineRule="exact"/>
        <w:ind w:right="29"/>
        <w:rPr>
          <w:b/>
          <w:bCs/>
          <w:sz w:val="24"/>
          <w:szCs w:val="24"/>
          <w:lang w:eastAsia="en-US"/>
        </w:rPr>
      </w:pPr>
    </w:p>
    <w:p w:rsidR="00C11F81" w:rsidRPr="00B61F16" w:rsidRDefault="00C11F81" w:rsidP="00957524">
      <w:pPr>
        <w:shd w:val="clear" w:color="auto" w:fill="FFFFFF"/>
        <w:spacing w:line="274" w:lineRule="exact"/>
        <w:ind w:right="29"/>
        <w:jc w:val="center"/>
        <w:rPr>
          <w:b/>
          <w:bCs/>
          <w:color w:val="000000"/>
          <w:spacing w:val="-6"/>
          <w:sz w:val="24"/>
          <w:szCs w:val="24"/>
        </w:rPr>
      </w:pPr>
      <w:r w:rsidRPr="00B61F16">
        <w:rPr>
          <w:b/>
          <w:bCs/>
          <w:sz w:val="24"/>
          <w:szCs w:val="24"/>
          <w:lang w:eastAsia="en-US"/>
        </w:rPr>
        <w:t>Практический тур</w:t>
      </w:r>
    </w:p>
    <w:p w:rsidR="00C11F81" w:rsidRPr="00B61F16" w:rsidRDefault="00C11F81" w:rsidP="0078233D">
      <w:pPr>
        <w:shd w:val="clear" w:color="auto" w:fill="FFFFFF"/>
        <w:spacing w:line="274" w:lineRule="exact"/>
        <w:ind w:right="29" w:firstLine="518"/>
        <w:jc w:val="both"/>
        <w:rPr>
          <w:b/>
          <w:bCs/>
          <w:color w:val="000000"/>
          <w:spacing w:val="-6"/>
          <w:sz w:val="24"/>
          <w:szCs w:val="24"/>
        </w:rPr>
      </w:pPr>
    </w:p>
    <w:p w:rsidR="00C11F81" w:rsidRPr="00B61F16" w:rsidRDefault="00C11F81" w:rsidP="00C41BFA">
      <w:pPr>
        <w:shd w:val="clear" w:color="auto" w:fill="FFFFFF"/>
        <w:spacing w:line="276" w:lineRule="auto"/>
        <w:ind w:right="29" w:firstLine="518"/>
        <w:jc w:val="both"/>
        <w:rPr>
          <w:sz w:val="24"/>
          <w:szCs w:val="24"/>
        </w:rPr>
      </w:pPr>
      <w:r w:rsidRPr="00B61F16">
        <w:rPr>
          <w:b/>
          <w:bCs/>
          <w:color w:val="000000"/>
          <w:spacing w:val="-6"/>
          <w:sz w:val="24"/>
          <w:szCs w:val="24"/>
        </w:rPr>
        <w:t xml:space="preserve">Практический конкурс  </w:t>
      </w:r>
      <w:r w:rsidRPr="00B61F16">
        <w:rPr>
          <w:color w:val="000000"/>
          <w:spacing w:val="-6"/>
          <w:sz w:val="24"/>
          <w:szCs w:val="24"/>
        </w:rPr>
        <w:t xml:space="preserve">включает в себя выполнение </w:t>
      </w:r>
      <w:r w:rsidRPr="00B61F16">
        <w:rPr>
          <w:color w:val="000000"/>
          <w:spacing w:val="-4"/>
          <w:sz w:val="24"/>
          <w:szCs w:val="24"/>
        </w:rPr>
        <w:t xml:space="preserve">упражнений базовой части школьной учебной программы «Физическая культура» по </w:t>
      </w:r>
      <w:r w:rsidRPr="00B61F16">
        <w:rPr>
          <w:color w:val="000000"/>
          <w:spacing w:val="-6"/>
          <w:sz w:val="24"/>
          <w:szCs w:val="24"/>
        </w:rPr>
        <w:t>разделам «Гимнастика», «Лёгкая атлетика», «Спортивные игры».</w:t>
      </w:r>
    </w:p>
    <w:p w:rsidR="00C11F81" w:rsidRPr="00B61F16" w:rsidRDefault="00C11F81" w:rsidP="002D015E">
      <w:pPr>
        <w:widowControl/>
        <w:ind w:firstLine="518"/>
        <w:jc w:val="both"/>
        <w:rPr>
          <w:b/>
          <w:bCs/>
          <w:color w:val="000000"/>
          <w:spacing w:val="-6"/>
          <w:sz w:val="24"/>
          <w:szCs w:val="24"/>
        </w:rPr>
      </w:pPr>
    </w:p>
    <w:p w:rsidR="00C11F81" w:rsidRPr="00B61F16" w:rsidRDefault="00C11F81" w:rsidP="00C41BFA">
      <w:pPr>
        <w:widowControl/>
        <w:jc w:val="center"/>
        <w:rPr>
          <w:b/>
          <w:bCs/>
          <w:color w:val="000000"/>
          <w:spacing w:val="-6"/>
          <w:sz w:val="24"/>
          <w:szCs w:val="24"/>
          <w:u w:val="single"/>
        </w:rPr>
      </w:pPr>
      <w:r w:rsidRPr="00B61F16">
        <w:rPr>
          <w:b/>
          <w:bCs/>
          <w:color w:val="000000"/>
          <w:spacing w:val="-6"/>
          <w:sz w:val="24"/>
          <w:szCs w:val="24"/>
          <w:u w:val="single"/>
        </w:rPr>
        <w:t>Гимнастика.</w:t>
      </w:r>
    </w:p>
    <w:p w:rsidR="00C11F81" w:rsidRPr="00B61F16" w:rsidRDefault="00C11F81" w:rsidP="00B24E75">
      <w:pPr>
        <w:widowControl/>
        <w:spacing w:line="276" w:lineRule="auto"/>
        <w:ind w:firstLine="518"/>
        <w:jc w:val="both"/>
        <w:rPr>
          <w:sz w:val="24"/>
          <w:szCs w:val="24"/>
          <w:lang w:eastAsia="en-US"/>
        </w:rPr>
      </w:pPr>
      <w:r w:rsidRPr="00B61F16">
        <w:rPr>
          <w:sz w:val="24"/>
          <w:szCs w:val="24"/>
          <w:lang w:eastAsia="en-US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C11F81" w:rsidRPr="00B61F16" w:rsidRDefault="00C11F81" w:rsidP="00B24E75">
      <w:pPr>
        <w:widowControl/>
        <w:spacing w:line="276" w:lineRule="auto"/>
        <w:ind w:firstLine="518"/>
        <w:jc w:val="both"/>
        <w:rPr>
          <w:sz w:val="24"/>
          <w:szCs w:val="24"/>
          <w:lang w:eastAsia="en-US"/>
        </w:rPr>
      </w:pPr>
      <w:r w:rsidRPr="00B61F16">
        <w:rPr>
          <w:sz w:val="24"/>
          <w:szCs w:val="24"/>
          <w:lang w:eastAsia="en-US"/>
        </w:rPr>
        <w:t xml:space="preserve">В случае изменения установленной последовательности элементов упражнение не оценивается, и участник получает </w:t>
      </w:r>
      <w:r w:rsidRPr="00B61F16">
        <w:rPr>
          <w:b/>
          <w:bCs/>
          <w:sz w:val="24"/>
          <w:szCs w:val="24"/>
          <w:lang w:eastAsia="en-US"/>
        </w:rPr>
        <w:t xml:space="preserve">0,0 </w:t>
      </w:r>
      <w:r w:rsidRPr="00B61F16">
        <w:rPr>
          <w:sz w:val="24"/>
          <w:szCs w:val="24"/>
          <w:lang w:eastAsia="en-US"/>
        </w:rPr>
        <w:t xml:space="preserve">баллов. </w:t>
      </w:r>
    </w:p>
    <w:p w:rsidR="00C11F81" w:rsidRPr="00B61F16" w:rsidRDefault="00C11F81" w:rsidP="00B24E75">
      <w:pPr>
        <w:widowControl/>
        <w:spacing w:line="276" w:lineRule="auto"/>
        <w:ind w:firstLine="518"/>
        <w:jc w:val="both"/>
        <w:rPr>
          <w:sz w:val="24"/>
          <w:szCs w:val="24"/>
          <w:lang w:eastAsia="en-US"/>
        </w:rPr>
      </w:pPr>
      <w:r w:rsidRPr="00B61F16">
        <w:rPr>
          <w:sz w:val="24"/>
          <w:szCs w:val="24"/>
          <w:lang w:eastAsia="en-US"/>
        </w:rPr>
        <w:t>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</w:t>
      </w:r>
    </w:p>
    <w:p w:rsidR="00C11F81" w:rsidRPr="00B61F16" w:rsidRDefault="00C11F81" w:rsidP="00B24E75">
      <w:pPr>
        <w:widowControl/>
        <w:spacing w:line="276" w:lineRule="auto"/>
        <w:ind w:firstLine="518"/>
        <w:jc w:val="both"/>
        <w:rPr>
          <w:sz w:val="24"/>
          <w:szCs w:val="24"/>
          <w:lang w:eastAsia="en-US"/>
        </w:rPr>
      </w:pPr>
      <w:r w:rsidRPr="00B61F16">
        <w:rPr>
          <w:sz w:val="24"/>
          <w:szCs w:val="24"/>
          <w:lang w:eastAsia="en-US"/>
        </w:rPr>
        <w:t xml:space="preserve">Упражнение должно иметь четко выраженное начало и окончание, выполняться слитно, без неоправданных пауз с фиксацией статических элементов не менее </w:t>
      </w:r>
      <w:r w:rsidRPr="00B61F16">
        <w:rPr>
          <w:b/>
          <w:bCs/>
          <w:sz w:val="24"/>
          <w:szCs w:val="24"/>
          <w:lang w:eastAsia="en-US"/>
        </w:rPr>
        <w:t xml:space="preserve">2 </w:t>
      </w:r>
      <w:r w:rsidRPr="00B61F16">
        <w:rPr>
          <w:sz w:val="24"/>
          <w:szCs w:val="24"/>
          <w:lang w:eastAsia="en-US"/>
        </w:rPr>
        <w:t>секунд.</w:t>
      </w:r>
    </w:p>
    <w:p w:rsidR="00C11F81" w:rsidRPr="00B61F16" w:rsidRDefault="00C11F81" w:rsidP="00B24E75">
      <w:pPr>
        <w:widowControl/>
        <w:spacing w:line="276" w:lineRule="auto"/>
        <w:ind w:firstLine="518"/>
        <w:jc w:val="both"/>
        <w:rPr>
          <w:sz w:val="24"/>
          <w:szCs w:val="24"/>
          <w:lang w:eastAsia="en-US"/>
        </w:rPr>
      </w:pPr>
      <w:r w:rsidRPr="00B61F16">
        <w:rPr>
          <w:sz w:val="24"/>
          <w:szCs w:val="24"/>
          <w:lang w:eastAsia="en-US"/>
        </w:rPr>
        <w:t>Общая стоимость всех выполненных элементов и соединений составляет</w:t>
      </w:r>
    </w:p>
    <w:p w:rsidR="00C11F81" w:rsidRPr="00B61F16" w:rsidRDefault="00C11F81" w:rsidP="00B24E75">
      <w:pPr>
        <w:widowControl/>
        <w:spacing w:line="276" w:lineRule="auto"/>
        <w:jc w:val="both"/>
        <w:rPr>
          <w:sz w:val="24"/>
          <w:szCs w:val="24"/>
          <w:lang w:eastAsia="en-US"/>
        </w:rPr>
      </w:pPr>
      <w:r w:rsidRPr="00B61F16">
        <w:rPr>
          <w:sz w:val="24"/>
          <w:szCs w:val="24"/>
          <w:lang w:eastAsia="en-US"/>
        </w:rPr>
        <w:t xml:space="preserve">максимально возможную оценку за трудность упражнения, равную </w:t>
      </w:r>
      <w:r w:rsidRPr="00B61F16">
        <w:rPr>
          <w:b/>
          <w:bCs/>
          <w:sz w:val="24"/>
          <w:szCs w:val="24"/>
          <w:lang w:eastAsia="en-US"/>
        </w:rPr>
        <w:t xml:space="preserve">10,0 </w:t>
      </w:r>
      <w:r w:rsidRPr="00B61F16">
        <w:rPr>
          <w:sz w:val="24"/>
          <w:szCs w:val="24"/>
          <w:lang w:eastAsia="en-US"/>
        </w:rPr>
        <w:t>баллам.</w:t>
      </w:r>
    </w:p>
    <w:p w:rsidR="00C11F81" w:rsidRPr="00B61F16" w:rsidRDefault="00C11F81" w:rsidP="00B24E75">
      <w:pPr>
        <w:widowControl/>
        <w:spacing w:line="276" w:lineRule="auto"/>
        <w:ind w:firstLine="708"/>
        <w:jc w:val="both"/>
        <w:rPr>
          <w:sz w:val="24"/>
          <w:szCs w:val="24"/>
          <w:lang w:eastAsia="en-US"/>
        </w:rPr>
      </w:pPr>
      <w:r w:rsidRPr="00B61F16">
        <w:rPr>
          <w:sz w:val="24"/>
          <w:szCs w:val="24"/>
          <w:lang w:eastAsia="en-US"/>
        </w:rPr>
        <w:t xml:space="preserve">Участники имеют право выполнять упражнение полностью или частично. Если трудность выполненной части упражнения равна или менее </w:t>
      </w:r>
      <w:r w:rsidRPr="00B61F16">
        <w:rPr>
          <w:b/>
          <w:bCs/>
          <w:sz w:val="24"/>
          <w:szCs w:val="24"/>
          <w:lang w:eastAsia="en-US"/>
        </w:rPr>
        <w:t xml:space="preserve">6,0 </w:t>
      </w:r>
      <w:r w:rsidRPr="00B61F16">
        <w:rPr>
          <w:sz w:val="24"/>
          <w:szCs w:val="24"/>
          <w:lang w:eastAsia="en-US"/>
        </w:rPr>
        <w:t xml:space="preserve">баллов, упражнение будет считаться не выполненным и участник получит </w:t>
      </w:r>
      <w:r w:rsidRPr="00B61F16">
        <w:rPr>
          <w:b/>
          <w:bCs/>
          <w:sz w:val="24"/>
          <w:szCs w:val="24"/>
          <w:lang w:eastAsia="en-US"/>
        </w:rPr>
        <w:t xml:space="preserve">0,0 </w:t>
      </w:r>
      <w:r w:rsidRPr="00B61F16">
        <w:rPr>
          <w:sz w:val="24"/>
          <w:szCs w:val="24"/>
          <w:lang w:eastAsia="en-US"/>
        </w:rPr>
        <w:t>баллов.</w:t>
      </w:r>
    </w:p>
    <w:p w:rsidR="00C11F81" w:rsidRPr="00B61F16" w:rsidRDefault="00C11F81" w:rsidP="00B24E75">
      <w:pPr>
        <w:widowControl/>
        <w:spacing w:line="276" w:lineRule="auto"/>
        <w:ind w:firstLine="708"/>
        <w:jc w:val="both"/>
        <w:rPr>
          <w:sz w:val="24"/>
          <w:szCs w:val="24"/>
          <w:lang w:eastAsia="en-US"/>
        </w:rPr>
      </w:pPr>
      <w:r w:rsidRPr="00B61F16">
        <w:rPr>
          <w:sz w:val="24"/>
          <w:szCs w:val="24"/>
          <w:lang w:eastAsia="en-US"/>
        </w:rPr>
        <w:t>Судьи оценивают качество выполнения упражнения в сравнении с идеально возможным вариантом исполнения. Для выполнения упражнения участникам предоставляется одна попытка.</w:t>
      </w:r>
    </w:p>
    <w:p w:rsidR="00C11F81" w:rsidRPr="00B61F16" w:rsidRDefault="00C11F81" w:rsidP="00B24E75">
      <w:pPr>
        <w:shd w:val="clear" w:color="auto" w:fill="FFFFFF"/>
        <w:spacing w:line="276" w:lineRule="auto"/>
        <w:ind w:left="29" w:right="7" w:firstLine="679"/>
        <w:jc w:val="both"/>
        <w:rPr>
          <w:sz w:val="24"/>
          <w:szCs w:val="24"/>
        </w:rPr>
      </w:pPr>
      <w:r w:rsidRPr="00B61F16">
        <w:rPr>
          <w:color w:val="000000"/>
          <w:spacing w:val="-4"/>
          <w:sz w:val="24"/>
          <w:szCs w:val="24"/>
        </w:rPr>
        <w:t xml:space="preserve">Комбинация выполняется на дорожке из гимнастических матов или гимнастическом </w:t>
      </w:r>
      <w:r w:rsidRPr="00B61F16">
        <w:rPr>
          <w:color w:val="000000"/>
          <w:spacing w:val="-6"/>
          <w:sz w:val="24"/>
          <w:szCs w:val="24"/>
        </w:rPr>
        <w:t>ковре не менее 12 метров в длину и 1,5 метра в ширину.</w:t>
      </w:r>
    </w:p>
    <w:p w:rsidR="00C11F81" w:rsidRDefault="00C11F81" w:rsidP="00B61F16">
      <w:pPr>
        <w:shd w:val="clear" w:color="auto" w:fill="FFFFFF"/>
        <w:spacing w:line="276" w:lineRule="auto"/>
        <w:ind w:left="310" w:firstLine="399"/>
        <w:rPr>
          <w:color w:val="000000"/>
          <w:spacing w:val="-7"/>
          <w:sz w:val="24"/>
          <w:szCs w:val="24"/>
        </w:rPr>
      </w:pPr>
      <w:r w:rsidRPr="00B61F16">
        <w:rPr>
          <w:color w:val="000000"/>
          <w:spacing w:val="-7"/>
          <w:sz w:val="24"/>
          <w:szCs w:val="24"/>
        </w:rPr>
        <w:t>Выполняются следующие комбинации:</w:t>
      </w:r>
    </w:p>
    <w:p w:rsidR="00C11F81" w:rsidRDefault="00C11F81" w:rsidP="00B61F16">
      <w:pPr>
        <w:shd w:val="clear" w:color="auto" w:fill="FFFFFF"/>
        <w:spacing w:line="276" w:lineRule="auto"/>
        <w:ind w:left="310" w:firstLine="399"/>
        <w:rPr>
          <w:color w:val="000000"/>
          <w:spacing w:val="-7"/>
          <w:sz w:val="24"/>
          <w:szCs w:val="24"/>
        </w:rPr>
      </w:pPr>
    </w:p>
    <w:p w:rsidR="00C11F81" w:rsidRDefault="00C11F81" w:rsidP="00B61F16">
      <w:pPr>
        <w:shd w:val="clear" w:color="auto" w:fill="FFFFFF"/>
        <w:spacing w:line="276" w:lineRule="auto"/>
        <w:ind w:left="310" w:firstLine="399"/>
        <w:rPr>
          <w:color w:val="000000"/>
          <w:spacing w:val="-7"/>
          <w:sz w:val="24"/>
          <w:szCs w:val="24"/>
        </w:rPr>
      </w:pPr>
    </w:p>
    <w:p w:rsidR="00C11F81" w:rsidRPr="00B61F16" w:rsidRDefault="00C11F81" w:rsidP="00B61F16">
      <w:pPr>
        <w:shd w:val="clear" w:color="auto" w:fill="FFFFFF"/>
        <w:spacing w:line="276" w:lineRule="auto"/>
        <w:ind w:left="310" w:firstLine="399"/>
        <w:rPr>
          <w:color w:val="000000"/>
          <w:spacing w:val="-7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22"/>
        <w:gridCol w:w="1134"/>
      </w:tblGrid>
      <w:tr w:rsidR="00C11F81" w:rsidRPr="00B61F16">
        <w:trPr>
          <w:cantSplit/>
          <w:trHeight w:val="405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</w:tcPr>
          <w:p w:rsidR="00C11F81" w:rsidRDefault="00C11F81" w:rsidP="00B61F16">
            <w:pPr>
              <w:tabs>
                <w:tab w:val="left" w:pos="3686"/>
              </w:tabs>
              <w:rPr>
                <w:b/>
                <w:bCs/>
                <w:sz w:val="24"/>
                <w:szCs w:val="24"/>
                <w:u w:val="single"/>
              </w:rPr>
            </w:pPr>
          </w:p>
          <w:p w:rsidR="00C11F81" w:rsidRDefault="00C11F81" w:rsidP="00C41BFA">
            <w:pPr>
              <w:tabs>
                <w:tab w:val="left" w:pos="3686"/>
              </w:tabs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  <w:p w:rsidR="00C11F81" w:rsidRPr="00B61F16" w:rsidRDefault="00C11F81" w:rsidP="00C41BFA">
            <w:pPr>
              <w:tabs>
                <w:tab w:val="left" w:pos="3686"/>
              </w:tabs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B61F16">
              <w:rPr>
                <w:b/>
                <w:bCs/>
                <w:sz w:val="24"/>
                <w:szCs w:val="24"/>
                <w:u w:val="single"/>
              </w:rPr>
              <w:t>Девушки 9 – 11 класс</w:t>
            </w: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</w:p>
        </w:tc>
      </w:tr>
      <w:tr w:rsidR="00C11F81" w:rsidRPr="00B61F16">
        <w:trPr>
          <w:cantSplit/>
          <w:trHeight w:val="240"/>
        </w:trPr>
        <w:tc>
          <w:tcPr>
            <w:tcW w:w="8222" w:type="dxa"/>
            <w:vMerge w:val="restart"/>
            <w:tcBorders>
              <w:bottom w:val="nil"/>
            </w:tcBorders>
          </w:tcPr>
          <w:p w:rsidR="00C11F81" w:rsidRPr="00B61F16" w:rsidRDefault="00C11F81" w:rsidP="00B24E75">
            <w:pPr>
              <w:tabs>
                <w:tab w:val="left" w:pos="3686"/>
              </w:tabs>
              <w:rPr>
                <w:b/>
                <w:bCs/>
                <w:sz w:val="24"/>
                <w:szCs w:val="24"/>
                <w:u w:val="single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B61F16">
              <w:rPr>
                <w:b/>
                <w:bCs/>
                <w:sz w:val="24"/>
                <w:szCs w:val="24"/>
                <w:u w:val="single"/>
              </w:rPr>
              <w:t>Упражнение можно начинать с любой ноги!</w:t>
            </w:r>
          </w:p>
          <w:p w:rsidR="00C11F81" w:rsidRPr="00B61F16" w:rsidRDefault="00C11F81" w:rsidP="00CC211D">
            <w:pPr>
              <w:tabs>
                <w:tab w:val="left" w:pos="3686"/>
              </w:tabs>
              <w:rPr>
                <w:b/>
                <w:bCs/>
                <w:sz w:val="24"/>
                <w:szCs w:val="24"/>
                <w:u w:val="single"/>
              </w:rPr>
            </w:pPr>
          </w:p>
          <w:p w:rsidR="00C11F81" w:rsidRPr="00B61F16" w:rsidRDefault="00C11F81" w:rsidP="00CC211D">
            <w:pPr>
              <w:pStyle w:val="Heading3"/>
              <w:tabs>
                <w:tab w:val="left" w:pos="3686"/>
              </w:tabs>
              <w:rPr>
                <w:sz w:val="24"/>
                <w:szCs w:val="24"/>
                <w:u w:val="single"/>
              </w:rPr>
            </w:pPr>
            <w:r w:rsidRPr="00B61F16">
              <w:rPr>
                <w:sz w:val="24"/>
                <w:szCs w:val="24"/>
              </w:rPr>
              <w:t xml:space="preserve">И.П. – о.с. Шагом левой, дугой во внутрь, правую руку в сторону 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баллы</w:t>
            </w:r>
          </w:p>
        </w:tc>
      </w:tr>
      <w:tr w:rsidR="00C11F81" w:rsidRPr="00B61F16">
        <w:trPr>
          <w:cantSplit/>
        </w:trPr>
        <w:tc>
          <w:tcPr>
            <w:tcW w:w="8222" w:type="dxa"/>
            <w:vMerge/>
            <w:tcBorders>
              <w:bottom w:val="nil"/>
            </w:tcBorders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</w:p>
          <w:p w:rsidR="00C11F81" w:rsidRPr="00B61F16" w:rsidRDefault="00C11F81" w:rsidP="00B24E75">
            <w:pPr>
              <w:tabs>
                <w:tab w:val="left" w:pos="3686"/>
              </w:tabs>
              <w:rPr>
                <w:sz w:val="24"/>
                <w:szCs w:val="24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0,5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pStyle w:val="Heading3"/>
              <w:tabs>
                <w:tab w:val="left" w:pos="3686"/>
              </w:tabs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Шагом правой, дугой во внутрь, левую руку в сторону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0,5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Шагом левой, равновесие на левой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1,5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Сгибая левую ногу, кувырок вперёд в упор присев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2,0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Кувырок назад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1,5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Перекатом назад стойка на лопатках (держать)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1,5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Перекатом вперёд упор присев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0,5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Встать – о.с., прыжок ноги врозь, руки вперёд, прыжок ноги вместе руки вниз, прыжок ноги врозь, руки вверх, прыжком – о.с.</w:t>
            </w:r>
          </w:p>
        </w:tc>
        <w:tc>
          <w:tcPr>
            <w:tcW w:w="1134" w:type="dxa"/>
          </w:tcPr>
          <w:p w:rsidR="00C11F81" w:rsidRPr="00B61F16" w:rsidRDefault="00C11F81" w:rsidP="00B24E75">
            <w:pPr>
              <w:tabs>
                <w:tab w:val="left" w:pos="3686"/>
              </w:tabs>
              <w:rPr>
                <w:sz w:val="24"/>
                <w:szCs w:val="24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2,0</w:t>
            </w:r>
          </w:p>
        </w:tc>
      </w:tr>
      <w:tr w:rsidR="00C11F81" w:rsidRPr="00B61F16">
        <w:trPr>
          <w:cantSplit/>
          <w:trHeight w:val="556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C11F81" w:rsidRPr="00B61F16" w:rsidRDefault="00C11F81" w:rsidP="00B61F16">
            <w:pPr>
              <w:tabs>
                <w:tab w:val="left" w:pos="3686"/>
              </w:tabs>
              <w:rPr>
                <w:b/>
                <w:bCs/>
                <w:sz w:val="24"/>
                <w:szCs w:val="24"/>
                <w:u w:val="single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B61F16">
              <w:rPr>
                <w:b/>
                <w:bCs/>
                <w:sz w:val="24"/>
                <w:szCs w:val="24"/>
                <w:u w:val="single"/>
              </w:rPr>
              <w:t>Юноши 9 – 11 класс</w:t>
            </w: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</w:p>
        </w:tc>
      </w:tr>
      <w:tr w:rsidR="00C11F81" w:rsidRPr="00B61F16" w:rsidTr="00B61F16">
        <w:trPr>
          <w:cantSplit/>
          <w:trHeight w:val="1427"/>
        </w:trPr>
        <w:tc>
          <w:tcPr>
            <w:tcW w:w="8222" w:type="dxa"/>
          </w:tcPr>
          <w:p w:rsidR="00C11F81" w:rsidRPr="00B61F16" w:rsidRDefault="00C11F81" w:rsidP="00B24E75">
            <w:pPr>
              <w:tabs>
                <w:tab w:val="left" w:pos="3686"/>
              </w:tabs>
              <w:rPr>
                <w:b/>
                <w:bCs/>
                <w:sz w:val="24"/>
                <w:szCs w:val="24"/>
                <w:u w:val="single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B61F16">
              <w:rPr>
                <w:b/>
                <w:bCs/>
                <w:sz w:val="24"/>
                <w:szCs w:val="24"/>
                <w:u w:val="single"/>
              </w:rPr>
              <w:t>Упражнение можно начинать с любой ноги!</w:t>
            </w:r>
          </w:p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B61F16">
              <w:rPr>
                <w:sz w:val="24"/>
                <w:szCs w:val="24"/>
              </w:rPr>
              <w:t>И.П. – о.с. Шаг левой, левая рука в сторону, поворот головы налево – шаг правой, правую руку в сторону, поворот головы направо.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</w:p>
          <w:p w:rsidR="00C11F81" w:rsidRPr="00B61F16" w:rsidRDefault="00C11F81" w:rsidP="00B24E75">
            <w:pPr>
              <w:tabs>
                <w:tab w:val="left" w:pos="3686"/>
              </w:tabs>
              <w:rPr>
                <w:sz w:val="24"/>
                <w:szCs w:val="24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1,0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Шаг левой, равновесие на левой «Ласточка»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1,5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Приставляя правую полуприсед, руки назад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0,5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Кувырок вперёд в упор присев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1,0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Опускание в упор присев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1,0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Встать на одну, другую вперёд, руки вверх – переворот в сторону (боком) в стойку ноги врозь, руки в стороны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2,5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Приставляя ногу – поворот направо (налево), руки вниз в упор присев, кувырок назад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</w:p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1,5</w:t>
            </w:r>
          </w:p>
        </w:tc>
      </w:tr>
      <w:tr w:rsidR="00C11F81" w:rsidRPr="00B61F16">
        <w:tc>
          <w:tcPr>
            <w:tcW w:w="8222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Встать, прыжок ноги врозь, руки вперёд, прыжок ноги вместе, руки вниз, прыжок ноги врозь, руки вверх, прыжком – о.с.</w:t>
            </w:r>
          </w:p>
        </w:tc>
        <w:tc>
          <w:tcPr>
            <w:tcW w:w="1134" w:type="dxa"/>
          </w:tcPr>
          <w:p w:rsidR="00C11F81" w:rsidRPr="00B61F16" w:rsidRDefault="00C11F81" w:rsidP="00CC211D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1,0</w:t>
            </w:r>
          </w:p>
        </w:tc>
      </w:tr>
    </w:tbl>
    <w:p w:rsidR="00C11F81" w:rsidRPr="00B61F16" w:rsidRDefault="00C11F81" w:rsidP="005E5009">
      <w:pPr>
        <w:shd w:val="clear" w:color="auto" w:fill="FFFFFF"/>
        <w:spacing w:line="281" w:lineRule="exact"/>
        <w:ind w:right="922"/>
        <w:rPr>
          <w:color w:val="000000"/>
          <w:spacing w:val="-6"/>
          <w:sz w:val="24"/>
          <w:szCs w:val="24"/>
        </w:rPr>
      </w:pPr>
    </w:p>
    <w:p w:rsidR="00C11F81" w:rsidRPr="00B61F16" w:rsidRDefault="00C11F81" w:rsidP="005E5009">
      <w:pPr>
        <w:shd w:val="clear" w:color="auto" w:fill="FFFFFF"/>
        <w:tabs>
          <w:tab w:val="left" w:pos="9355"/>
        </w:tabs>
        <w:spacing w:line="281" w:lineRule="exact"/>
        <w:ind w:right="-1" w:firstLine="691"/>
        <w:jc w:val="both"/>
        <w:rPr>
          <w:sz w:val="24"/>
          <w:szCs w:val="24"/>
        </w:rPr>
      </w:pPr>
      <w:r w:rsidRPr="00B61F16">
        <w:rPr>
          <w:color w:val="000000"/>
          <w:spacing w:val="-6"/>
          <w:sz w:val="24"/>
          <w:szCs w:val="24"/>
        </w:rPr>
        <w:t xml:space="preserve">Качество выполнения комбинации оценивается в соответствии с регламентом и </w:t>
      </w:r>
      <w:r w:rsidRPr="00B61F16">
        <w:rPr>
          <w:color w:val="000000"/>
          <w:spacing w:val="-5"/>
          <w:sz w:val="24"/>
          <w:szCs w:val="24"/>
        </w:rPr>
        <w:t>правилами судейства конкурсного испытания по разделу «гимнастика».</w:t>
      </w:r>
    </w:p>
    <w:p w:rsidR="00C11F81" w:rsidRPr="00B61F16" w:rsidRDefault="00C11F81" w:rsidP="005E5009">
      <w:pPr>
        <w:shd w:val="clear" w:color="auto" w:fill="FFFFFF"/>
        <w:spacing w:line="281" w:lineRule="exact"/>
        <w:ind w:right="29"/>
        <w:jc w:val="center"/>
        <w:rPr>
          <w:b/>
          <w:bCs/>
          <w:color w:val="000000"/>
          <w:spacing w:val="-7"/>
          <w:sz w:val="24"/>
          <w:szCs w:val="24"/>
          <w:u w:val="single"/>
        </w:rPr>
      </w:pPr>
      <w:bookmarkStart w:id="0" w:name="_GoBack"/>
      <w:bookmarkEnd w:id="0"/>
    </w:p>
    <w:p w:rsidR="00C11F81" w:rsidRPr="00B61F16" w:rsidRDefault="00C11F81" w:rsidP="005E5009">
      <w:pPr>
        <w:shd w:val="clear" w:color="auto" w:fill="FFFFFF"/>
        <w:spacing w:line="281" w:lineRule="exact"/>
        <w:ind w:right="29"/>
        <w:jc w:val="center"/>
        <w:rPr>
          <w:b/>
          <w:bCs/>
          <w:color w:val="000000"/>
          <w:spacing w:val="-7"/>
          <w:sz w:val="24"/>
          <w:szCs w:val="24"/>
          <w:u w:val="single"/>
        </w:rPr>
      </w:pPr>
      <w:r w:rsidRPr="00B61F16">
        <w:rPr>
          <w:b/>
          <w:bCs/>
          <w:color w:val="000000"/>
          <w:spacing w:val="-7"/>
          <w:sz w:val="24"/>
          <w:szCs w:val="24"/>
          <w:u w:val="single"/>
        </w:rPr>
        <w:t>Лёгкая атлетика</w:t>
      </w:r>
    </w:p>
    <w:p w:rsidR="00C11F81" w:rsidRPr="00B61F16" w:rsidRDefault="00C11F81" w:rsidP="005E5009">
      <w:pPr>
        <w:shd w:val="clear" w:color="auto" w:fill="FFFFFF"/>
        <w:spacing w:line="281" w:lineRule="exact"/>
        <w:ind w:right="29"/>
        <w:jc w:val="center"/>
        <w:rPr>
          <w:sz w:val="24"/>
          <w:szCs w:val="24"/>
        </w:rPr>
      </w:pPr>
    </w:p>
    <w:p w:rsidR="00C11F81" w:rsidRPr="00B61F16" w:rsidRDefault="00C11F81" w:rsidP="005E5009">
      <w:pPr>
        <w:shd w:val="clear" w:color="auto" w:fill="FFFFFF"/>
        <w:spacing w:line="281" w:lineRule="exact"/>
        <w:ind w:left="14" w:firstLine="694"/>
        <w:rPr>
          <w:color w:val="000000"/>
          <w:spacing w:val="-6"/>
          <w:sz w:val="24"/>
          <w:szCs w:val="24"/>
        </w:rPr>
      </w:pPr>
      <w:r w:rsidRPr="00B61F16">
        <w:rPr>
          <w:color w:val="000000"/>
          <w:spacing w:val="-6"/>
          <w:sz w:val="24"/>
          <w:szCs w:val="24"/>
        </w:rPr>
        <w:t>Конкурсное задание заключается в выполнении задания:</w:t>
      </w:r>
    </w:p>
    <w:p w:rsidR="00C11F81" w:rsidRPr="00B61F16" w:rsidRDefault="00C11F81" w:rsidP="005E5009">
      <w:pPr>
        <w:shd w:val="clear" w:color="auto" w:fill="FFFFFF"/>
        <w:spacing w:line="281" w:lineRule="exact"/>
        <w:ind w:left="14" w:firstLine="694"/>
        <w:rPr>
          <w:sz w:val="24"/>
          <w:szCs w:val="24"/>
        </w:rPr>
      </w:pPr>
    </w:p>
    <w:p w:rsidR="00C11F81" w:rsidRPr="00B61F16" w:rsidRDefault="00C11F81" w:rsidP="0092139B">
      <w:pPr>
        <w:numPr>
          <w:ilvl w:val="0"/>
          <w:numId w:val="6"/>
        </w:numPr>
        <w:shd w:val="clear" w:color="auto" w:fill="FFFFFF"/>
        <w:tabs>
          <w:tab w:val="left" w:pos="238"/>
        </w:tabs>
        <w:spacing w:line="360" w:lineRule="auto"/>
        <w:ind w:firstLine="709"/>
        <w:jc w:val="both"/>
        <w:rPr>
          <w:color w:val="000000"/>
          <w:spacing w:val="-29"/>
          <w:sz w:val="24"/>
          <w:szCs w:val="24"/>
        </w:rPr>
      </w:pPr>
      <w:r w:rsidRPr="00B61F16">
        <w:rPr>
          <w:color w:val="000000"/>
          <w:spacing w:val="-6"/>
          <w:sz w:val="24"/>
          <w:szCs w:val="24"/>
        </w:rPr>
        <w:t>Девушки – бег 500 м.</w:t>
      </w:r>
    </w:p>
    <w:p w:rsidR="00C11F81" w:rsidRPr="00B61F16" w:rsidRDefault="00C11F81" w:rsidP="0092139B">
      <w:pPr>
        <w:numPr>
          <w:ilvl w:val="0"/>
          <w:numId w:val="6"/>
        </w:numPr>
        <w:shd w:val="clear" w:color="auto" w:fill="FFFFFF"/>
        <w:tabs>
          <w:tab w:val="left" w:pos="238"/>
        </w:tabs>
        <w:spacing w:line="360" w:lineRule="auto"/>
        <w:ind w:firstLine="709"/>
        <w:jc w:val="both"/>
        <w:rPr>
          <w:color w:val="000000"/>
          <w:spacing w:val="-29"/>
          <w:sz w:val="24"/>
          <w:szCs w:val="24"/>
        </w:rPr>
      </w:pPr>
      <w:r w:rsidRPr="00B61F16">
        <w:rPr>
          <w:color w:val="000000"/>
          <w:spacing w:val="-6"/>
          <w:sz w:val="24"/>
          <w:szCs w:val="24"/>
        </w:rPr>
        <w:t>Юноши – бег 1000 м.</w:t>
      </w:r>
    </w:p>
    <w:p w:rsidR="00C11F81" w:rsidRPr="00B61F16" w:rsidRDefault="00C11F81" w:rsidP="009D130D">
      <w:pPr>
        <w:shd w:val="clear" w:color="auto" w:fill="FFFFFF"/>
        <w:ind w:left="7"/>
        <w:jc w:val="both"/>
        <w:rPr>
          <w:b/>
          <w:bCs/>
          <w:color w:val="000000"/>
          <w:spacing w:val="-8"/>
          <w:sz w:val="24"/>
          <w:szCs w:val="24"/>
          <w:u w:val="single"/>
        </w:rPr>
      </w:pPr>
    </w:p>
    <w:p w:rsidR="00C11F81" w:rsidRPr="00B61F16" w:rsidRDefault="00C11F81" w:rsidP="009D130D">
      <w:pPr>
        <w:shd w:val="clear" w:color="auto" w:fill="FFFFFF"/>
        <w:ind w:left="7"/>
        <w:jc w:val="both"/>
        <w:rPr>
          <w:b/>
          <w:bCs/>
          <w:color w:val="000000"/>
          <w:spacing w:val="-8"/>
          <w:sz w:val="24"/>
          <w:szCs w:val="24"/>
          <w:u w:val="single"/>
        </w:rPr>
      </w:pPr>
      <w:r w:rsidRPr="00B61F16">
        <w:rPr>
          <w:b/>
          <w:bCs/>
          <w:color w:val="000000"/>
          <w:spacing w:val="-8"/>
          <w:sz w:val="24"/>
          <w:szCs w:val="24"/>
          <w:u w:val="single"/>
        </w:rPr>
        <w:t>Примечание:</w:t>
      </w:r>
    </w:p>
    <w:p w:rsidR="00C11F81" w:rsidRPr="00B61F16" w:rsidRDefault="00C11F81" w:rsidP="009D130D">
      <w:pPr>
        <w:shd w:val="clear" w:color="auto" w:fill="FFFFFF"/>
        <w:ind w:left="7" w:firstLine="701"/>
        <w:jc w:val="both"/>
        <w:rPr>
          <w:color w:val="000000"/>
          <w:spacing w:val="-8"/>
          <w:sz w:val="24"/>
          <w:szCs w:val="24"/>
        </w:rPr>
      </w:pPr>
      <w:r w:rsidRPr="00B61F16">
        <w:rPr>
          <w:color w:val="000000"/>
          <w:spacing w:val="-8"/>
          <w:sz w:val="24"/>
          <w:szCs w:val="24"/>
        </w:rPr>
        <w:t xml:space="preserve">Если погодные условия и материально-техническая база не позволяют провести конкурсное задание (девушки – бег 500 м., юноши – 1000 м.) предметно-методическая комиссия имеет право предложить вариант конкурсного задания по оценке ОФП: </w:t>
      </w:r>
    </w:p>
    <w:p w:rsidR="00C11F81" w:rsidRPr="00B61F16" w:rsidRDefault="00C11F81" w:rsidP="00E14CDC">
      <w:pPr>
        <w:pStyle w:val="ListParagraph"/>
        <w:numPr>
          <w:ilvl w:val="0"/>
          <w:numId w:val="10"/>
        </w:numPr>
        <w:shd w:val="clear" w:color="auto" w:fill="FFFFFF"/>
        <w:tabs>
          <w:tab w:val="left" w:pos="238"/>
        </w:tabs>
        <w:spacing w:line="276" w:lineRule="auto"/>
        <w:ind w:left="0" w:firstLine="360"/>
        <w:jc w:val="both"/>
        <w:rPr>
          <w:color w:val="000000"/>
          <w:spacing w:val="-16"/>
          <w:sz w:val="24"/>
          <w:szCs w:val="24"/>
        </w:rPr>
      </w:pPr>
      <w:r w:rsidRPr="00B61F16">
        <w:rPr>
          <w:color w:val="000000"/>
          <w:spacing w:val="2"/>
          <w:sz w:val="24"/>
          <w:szCs w:val="24"/>
        </w:rPr>
        <w:t xml:space="preserve">Прыжок в длину с места толчком двух ног из и.п. ноги врозь (одна пробная и две </w:t>
      </w:r>
      <w:r w:rsidRPr="00B61F16">
        <w:rPr>
          <w:color w:val="000000"/>
          <w:spacing w:val="-2"/>
          <w:sz w:val="24"/>
          <w:szCs w:val="24"/>
        </w:rPr>
        <w:t xml:space="preserve">зачётных попытки, измерение производится от места касания пола пятками, запрещено отрывать стопы от пола до отталкивания (подпрыгивать и наступать в и.п. на нулевую </w:t>
      </w:r>
      <w:r w:rsidRPr="00B61F16">
        <w:rPr>
          <w:color w:val="000000"/>
          <w:spacing w:val="-8"/>
          <w:sz w:val="24"/>
          <w:szCs w:val="24"/>
        </w:rPr>
        <w:t>линию разметки).</w:t>
      </w:r>
    </w:p>
    <w:p w:rsidR="00C11F81" w:rsidRPr="00B61F16" w:rsidRDefault="00C11F81" w:rsidP="00E14CDC">
      <w:pPr>
        <w:pStyle w:val="ListParagraph"/>
        <w:numPr>
          <w:ilvl w:val="0"/>
          <w:numId w:val="10"/>
        </w:numPr>
        <w:shd w:val="clear" w:color="auto" w:fill="FFFFFF"/>
        <w:tabs>
          <w:tab w:val="left" w:pos="238"/>
        </w:tabs>
        <w:spacing w:line="276" w:lineRule="auto"/>
        <w:ind w:left="0" w:firstLine="360"/>
        <w:jc w:val="both"/>
        <w:rPr>
          <w:color w:val="000000"/>
          <w:spacing w:val="-29"/>
          <w:sz w:val="24"/>
          <w:szCs w:val="24"/>
        </w:rPr>
      </w:pPr>
      <w:r w:rsidRPr="00B61F16">
        <w:rPr>
          <w:color w:val="000000"/>
          <w:spacing w:val="-6"/>
          <w:sz w:val="24"/>
          <w:szCs w:val="24"/>
        </w:rPr>
        <w:t>Метание набивного мяча из-за головы двумя руками из и.п. сидя ноги врозь (вес мяча -1</w:t>
      </w:r>
      <w:r w:rsidRPr="00B61F16">
        <w:rPr>
          <w:color w:val="000000"/>
          <w:spacing w:val="-5"/>
          <w:sz w:val="24"/>
          <w:szCs w:val="24"/>
        </w:rPr>
        <w:t xml:space="preserve">кг.; одна пробная и две зачётных попытки; в и.п. плоскость спины находится над нулевой  </w:t>
      </w:r>
      <w:r w:rsidRPr="00B61F16">
        <w:rPr>
          <w:color w:val="000000"/>
          <w:spacing w:val="-6"/>
          <w:sz w:val="24"/>
          <w:szCs w:val="24"/>
        </w:rPr>
        <w:t>отметкой метража, запрещено ложиться и отрывать пятки от пола).</w:t>
      </w:r>
    </w:p>
    <w:p w:rsidR="00C11F81" w:rsidRPr="00B61F16" w:rsidRDefault="00C11F81" w:rsidP="00E14CDC">
      <w:pPr>
        <w:pStyle w:val="ListParagraph"/>
        <w:numPr>
          <w:ilvl w:val="0"/>
          <w:numId w:val="10"/>
        </w:numPr>
        <w:shd w:val="clear" w:color="auto" w:fill="FFFFFF"/>
        <w:tabs>
          <w:tab w:val="left" w:pos="238"/>
        </w:tabs>
        <w:spacing w:line="276" w:lineRule="auto"/>
        <w:rPr>
          <w:color w:val="000000"/>
          <w:spacing w:val="-18"/>
          <w:sz w:val="24"/>
          <w:szCs w:val="24"/>
        </w:rPr>
      </w:pPr>
      <w:r w:rsidRPr="00B61F16">
        <w:rPr>
          <w:color w:val="000000"/>
          <w:spacing w:val="-6"/>
          <w:sz w:val="24"/>
          <w:szCs w:val="24"/>
        </w:rPr>
        <w:t>Челночный бег 3 х 10 м.</w:t>
      </w:r>
    </w:p>
    <w:p w:rsidR="00C11F81" w:rsidRPr="00B61F16" w:rsidRDefault="00C11F81" w:rsidP="006D1910">
      <w:pPr>
        <w:shd w:val="clear" w:color="auto" w:fill="FFFFFF"/>
        <w:ind w:left="7"/>
        <w:jc w:val="both"/>
        <w:rPr>
          <w:color w:val="000000"/>
          <w:spacing w:val="-8"/>
          <w:sz w:val="24"/>
          <w:szCs w:val="24"/>
        </w:rPr>
      </w:pPr>
      <w:r w:rsidRPr="00B61F16">
        <w:rPr>
          <w:color w:val="000000"/>
          <w:spacing w:val="-8"/>
          <w:sz w:val="24"/>
          <w:szCs w:val="24"/>
        </w:rPr>
        <w:t>Оценка результата ОФП: Результаты, показанные участниками, в каждом упражнении (прыжок в длину с места, метание набивного мяча, челночный бег) ранжируются. Определяется место, которое занял участник в каждом упражнении. Далее суммируются места показанные участником в трех упражнениях. Наименьшая сумма мест – это лучший результат (25 баллов). Для начисления баллов смотри таблицу 1.</w:t>
      </w:r>
    </w:p>
    <w:p w:rsidR="00C11F81" w:rsidRDefault="00C11F81" w:rsidP="005E5009">
      <w:pPr>
        <w:shd w:val="clear" w:color="auto" w:fill="FFFFFF"/>
        <w:spacing w:before="274"/>
        <w:ind w:left="7"/>
        <w:jc w:val="center"/>
        <w:rPr>
          <w:b/>
          <w:bCs/>
          <w:color w:val="000000"/>
          <w:spacing w:val="-8"/>
          <w:sz w:val="24"/>
          <w:szCs w:val="24"/>
          <w:u w:val="single"/>
        </w:rPr>
      </w:pPr>
    </w:p>
    <w:p w:rsidR="00C11F81" w:rsidRDefault="00C11F81" w:rsidP="005E5009">
      <w:pPr>
        <w:shd w:val="clear" w:color="auto" w:fill="FFFFFF"/>
        <w:spacing w:before="274"/>
        <w:ind w:left="7"/>
        <w:jc w:val="center"/>
        <w:rPr>
          <w:b/>
          <w:bCs/>
          <w:color w:val="000000"/>
          <w:spacing w:val="-8"/>
          <w:sz w:val="24"/>
          <w:szCs w:val="24"/>
          <w:u w:val="single"/>
        </w:rPr>
      </w:pPr>
    </w:p>
    <w:p w:rsidR="00C11F81" w:rsidRPr="00B61F16" w:rsidRDefault="00C11F81" w:rsidP="005E5009">
      <w:pPr>
        <w:shd w:val="clear" w:color="auto" w:fill="FFFFFF"/>
        <w:spacing w:before="274"/>
        <w:ind w:left="7"/>
        <w:jc w:val="center"/>
        <w:rPr>
          <w:b/>
          <w:bCs/>
          <w:color w:val="000000"/>
          <w:spacing w:val="-8"/>
          <w:sz w:val="24"/>
          <w:szCs w:val="24"/>
          <w:u w:val="single"/>
        </w:rPr>
      </w:pPr>
    </w:p>
    <w:p w:rsidR="00C11F81" w:rsidRPr="00B61F16" w:rsidRDefault="00C11F81" w:rsidP="005E5009">
      <w:pPr>
        <w:shd w:val="clear" w:color="auto" w:fill="FFFFFF"/>
        <w:spacing w:before="274"/>
        <w:ind w:left="7"/>
        <w:jc w:val="center"/>
        <w:rPr>
          <w:sz w:val="24"/>
          <w:szCs w:val="24"/>
          <w:u w:val="single"/>
        </w:rPr>
      </w:pPr>
      <w:r w:rsidRPr="00B61F16">
        <w:rPr>
          <w:b/>
          <w:bCs/>
          <w:color w:val="000000"/>
          <w:spacing w:val="-8"/>
          <w:sz w:val="24"/>
          <w:szCs w:val="24"/>
          <w:u w:val="single"/>
        </w:rPr>
        <w:t>Спортивные игры.</w:t>
      </w:r>
    </w:p>
    <w:p w:rsidR="00C11F81" w:rsidRPr="00B61F16" w:rsidRDefault="00C11F81" w:rsidP="00265776">
      <w:pPr>
        <w:shd w:val="clear" w:color="auto" w:fill="FFFFFF"/>
        <w:spacing w:before="230" w:line="274" w:lineRule="exact"/>
        <w:jc w:val="center"/>
        <w:rPr>
          <w:b/>
          <w:bCs/>
          <w:i/>
          <w:iCs/>
          <w:color w:val="000000"/>
          <w:spacing w:val="7"/>
          <w:sz w:val="24"/>
          <w:szCs w:val="24"/>
          <w:u w:val="single"/>
        </w:rPr>
      </w:pPr>
      <w:r w:rsidRPr="00B61F16">
        <w:rPr>
          <w:b/>
          <w:bCs/>
          <w:i/>
          <w:iCs/>
          <w:color w:val="000000"/>
          <w:spacing w:val="9"/>
          <w:sz w:val="24"/>
          <w:szCs w:val="24"/>
          <w:u w:val="single"/>
        </w:rPr>
        <w:t xml:space="preserve">Юноши, </w:t>
      </w:r>
      <w:r w:rsidRPr="00B61F16">
        <w:rPr>
          <w:b/>
          <w:bCs/>
          <w:i/>
          <w:iCs/>
          <w:color w:val="000000"/>
          <w:spacing w:val="7"/>
          <w:sz w:val="24"/>
          <w:szCs w:val="24"/>
          <w:u w:val="single"/>
        </w:rPr>
        <w:t>Девушки   9 - 11 класс</w:t>
      </w:r>
    </w:p>
    <w:p w:rsidR="00C11F81" w:rsidRPr="00B61F16" w:rsidRDefault="00C11F81" w:rsidP="000A622B">
      <w:pPr>
        <w:shd w:val="clear" w:color="auto" w:fill="FFFFFF"/>
        <w:spacing w:line="281" w:lineRule="exact"/>
        <w:ind w:right="7" w:firstLine="708"/>
        <w:jc w:val="both"/>
        <w:rPr>
          <w:color w:val="000000"/>
          <w:spacing w:val="-2"/>
          <w:sz w:val="24"/>
          <w:szCs w:val="24"/>
        </w:rPr>
      </w:pPr>
    </w:p>
    <w:p w:rsidR="00C11F81" w:rsidRPr="00B61F16" w:rsidRDefault="00C11F81" w:rsidP="00BA2F8E">
      <w:pPr>
        <w:shd w:val="clear" w:color="auto" w:fill="FFFFFF"/>
        <w:spacing w:line="276" w:lineRule="auto"/>
        <w:ind w:right="7" w:firstLine="708"/>
        <w:jc w:val="both"/>
        <w:rPr>
          <w:sz w:val="24"/>
          <w:szCs w:val="24"/>
        </w:rPr>
      </w:pPr>
      <w:r w:rsidRPr="00B61F16">
        <w:rPr>
          <w:color w:val="000000"/>
          <w:spacing w:val="-2"/>
          <w:sz w:val="24"/>
          <w:szCs w:val="24"/>
        </w:rPr>
        <w:t xml:space="preserve">Конкурсное задание заключается в выполнении технико-тактических элементов </w:t>
      </w:r>
      <w:r w:rsidRPr="00B61F16">
        <w:rPr>
          <w:color w:val="000000"/>
          <w:spacing w:val="-10"/>
          <w:sz w:val="24"/>
          <w:szCs w:val="24"/>
        </w:rPr>
        <w:t>баскетбола:</w:t>
      </w:r>
    </w:p>
    <w:p w:rsidR="00C11F81" w:rsidRPr="00B61F16" w:rsidRDefault="00C11F81" w:rsidP="00B61F16">
      <w:pPr>
        <w:widowControl/>
        <w:autoSpaceDE/>
        <w:autoSpaceDN/>
        <w:adjustRightInd/>
        <w:spacing w:line="276" w:lineRule="auto"/>
        <w:ind w:firstLine="720"/>
        <w:jc w:val="both"/>
        <w:rPr>
          <w:sz w:val="24"/>
          <w:szCs w:val="24"/>
        </w:rPr>
      </w:pPr>
      <w:r w:rsidRPr="00B61F16">
        <w:rPr>
          <w:sz w:val="24"/>
          <w:szCs w:val="24"/>
        </w:rPr>
        <w:t>Участник находится на линии штрафного броска. По сигналу конкурсант первым мячом выполняет штрафной бросок. Затем разворачивается и выполняет бег приставными шагами правым боком до центра площадки, после центра – левым боком к противоположной штрафной линии. Выполняет штрафной бросок вторым мячом и бежит к третьему мячу. Участник берет мяч и правой рукой ведет мяч к фишке-ориентиру № 1, левой рукой ведет мяч к фишке-ориентиру № 2, правой рукой ведет мяч к фишке-ориентиру № 3, таким образом, ведение осуществляется дальней рукой от фишки-ориентира. После прохождения фишки-ориентира № 3 ведет мяч к щиту и выполняет бросок в корзину после двух шагов из-под щита. Подбирает мяч, разворачивается и обводит дальней рукой от фишек-ориентиров №№ 4,5,6 (правой рукой ведет мяч к фишке-ориентиру № 4, левой рукой ведет мяч к фишке-ориентиру № 5, правой рукой ведет мяч к фишке-ориентиру № 6) далее ведет мяч к другому щиту и выполняет бросок в корзину после остановки (с места или в прыжке).</w:t>
      </w:r>
    </w:p>
    <w:p w:rsidR="00C11F81" w:rsidRPr="00B61F16" w:rsidRDefault="00C11F81" w:rsidP="00921053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noProof/>
        </w:rPr>
        <w:pict>
          <v:rect id="Прямоугольник 32" o:spid="_x0000_s1026" style="position:absolute;margin-left:8.9pt;margin-top:7.8pt;width:456.1pt;height:159.6pt;z-index:251642368;visibility:visible"/>
        </w:pict>
      </w:r>
    </w:p>
    <w:p w:rsidR="00C11F81" w:rsidRPr="00B61F16" w:rsidRDefault="00C11F81" w:rsidP="00921053">
      <w:pPr>
        <w:widowControl/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Блок-схема: извлечение 31" o:spid="_x0000_s1027" type="#_x0000_t127" style="position:absolute;left:0;text-align:left;margin-left:396pt;margin-top:1pt;width:34.8pt;height:31.35pt;z-index:251651584;visibility:visible">
            <v:textbox>
              <w:txbxContent>
                <w:p w:rsidR="00C11F81" w:rsidRDefault="00C11F81" w:rsidP="0092105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Блок-схема: извлечение 30" o:spid="_x0000_s1028" type="#_x0000_t127" style="position:absolute;left:0;text-align:left;margin-left:336.75pt;margin-top:-8.25pt;width:32.25pt;height:36pt;z-index:251659776;visibility:visible">
            <v:textbox>
              <w:txbxContent>
                <w:p w:rsidR="00C11F81" w:rsidRDefault="00C11F81" w:rsidP="0092105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Блок-схема: извлечение 29" o:spid="_x0000_s1029" type="#_x0000_t127" style="position:absolute;left:0;text-align:left;margin-left:268.35pt;margin-top:1pt;width:37.65pt;height:35.75pt;z-index:251657728;visibility:visible">
            <v:textbox>
              <w:txbxContent>
                <w:p w:rsidR="00C11F81" w:rsidRDefault="00C11F81" w:rsidP="0092105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Полилиния 28" o:spid="_x0000_s1030" style="position:absolute;left:0;text-align:left;margin-left:23.25pt;margin-top:-4.7pt;width:444.6pt;height:65.5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892,1311" path="m8664,456v114,-114,228,-228,57,-285c8550,114,7989,,7638,114,7287,228,7030,855,6612,855,6194,855,6232,38,5130,114,4028,190,855,1112,,1311e" filled="f" strokeweight="2.25pt">
            <v:path arrowok="t" o:connecttype="custom" o:connectlocs="5501640,289560;5537835,108585;4850130,72390;4198620,542925;3257550,72390;0,832485" o:connectangles="0,0,0,0,0,0"/>
          </v:shape>
        </w:pict>
      </w:r>
      <w:r>
        <w:rPr>
          <w:noProof/>
        </w:rPr>
        <w:pict>
          <v:oval id="Овал 27" o:spid="_x0000_s1031" style="position:absolute;left:0;text-align:left;margin-left:445.05pt;margin-top:3.85pt;width:14.25pt;height:14.25pt;z-index:251664896;visibility:visible" fillcolor="black"/>
        </w:pict>
      </w:r>
      <w:r>
        <w:rPr>
          <w:noProof/>
        </w:rPr>
        <w:pict>
          <v:line id="Прямая соединительная линия 26" o:spid="_x0000_s1032" style="position:absolute;left:0;text-align:left;z-index:251644416;visibility:visible" from="237pt,-8.25pt" to="237pt,151.35pt"/>
        </w:pict>
      </w:r>
    </w:p>
    <w:p w:rsidR="00C11F81" w:rsidRPr="00B61F16" w:rsidRDefault="00C11F81" w:rsidP="00921053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noProof/>
        </w:rPr>
        <w:pict>
          <v:line id="Прямая соединительная линия 25" o:spid="_x0000_s1033" style="position:absolute;left:0;text-align:left;flip:y;z-index:251666944;visibility:visible" from="376.65pt,.85pt" to="459.3pt,55pt">
            <v:stroke endarrow="block"/>
          </v:line>
        </w:pict>
      </w:r>
      <w:r>
        <w:rPr>
          <w:noProof/>
        </w:rPr>
        <w:pict>
          <v:line id="Прямая соединительная линия 24" o:spid="_x0000_s1034" style="position:absolute;left:0;text-align:left;flip:y;z-index:251647488;visibility:visible" from="396.6pt,14.4pt" to="465pt,34.35pt"/>
        </w:pict>
      </w:r>
    </w:p>
    <w:p w:rsidR="00C11F81" w:rsidRPr="00B61F16" w:rsidRDefault="00C11F81" w:rsidP="00921053">
      <w:pPr>
        <w:widowControl/>
        <w:autoSpaceDE/>
        <w:autoSpaceDN/>
        <w:adjustRightInd/>
        <w:ind w:left="900"/>
        <w:jc w:val="right"/>
        <w:rPr>
          <w:sz w:val="24"/>
          <w:szCs w:val="24"/>
        </w:rPr>
      </w:pPr>
      <w:r>
        <w:rPr>
          <w:noProof/>
        </w:rPr>
        <w:pict>
          <v:rect id="Прямоугольник 23" o:spid="_x0000_s1035" style="position:absolute;left:0;text-align:left;margin-left:60.3pt;margin-top:6.4pt;width:71.25pt;height:22.8pt;z-index:251660800;visibility:visible" stroked="f">
            <v:textbox>
              <w:txbxContent>
                <w:p w:rsidR="00C11F81" w:rsidRDefault="00C11F81" w:rsidP="0092105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Старт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Блок-схема: задержка 22" o:spid="_x0000_s1036" type="#_x0000_t135" style="position:absolute;left:0;text-align:left;margin-left:373.8pt;margin-top:17.1pt;width:22.8pt;height:48.45pt;rotation:180;z-index:251650560;visibility:visible"/>
        </w:pict>
      </w:r>
      <w:r>
        <w:rPr>
          <w:noProof/>
        </w:rPr>
        <w:pict>
          <v:shape id="Блок-схема: задержка 21" o:spid="_x0000_s1037" type="#_x0000_t135" style="position:absolute;left:0;text-align:left;margin-left:80.25pt;margin-top:14.25pt;width:22.8pt;height:48.45pt;z-index:251649536;visibility:visible"/>
        </w:pict>
      </w:r>
      <w:r>
        <w:rPr>
          <w:noProof/>
        </w:rPr>
        <w:pict>
          <v:line id="Прямая соединительная линия 20" o:spid="_x0000_s1038" style="position:absolute;left:0;text-align:left;z-index:251646464;visibility:visible" from="11.85pt,2.85pt" to="80.25pt,14.25pt"/>
        </w:pict>
      </w:r>
      <w:r>
        <w:rPr>
          <w:noProof/>
        </w:rPr>
        <w:pict>
          <v:oval id="Овал 19" o:spid="_x0000_s1039" style="position:absolute;left:0;text-align:left;margin-left:202.8pt;margin-top:5.7pt;width:71.15pt;height:62.7pt;z-index:251643392;visibility:visible">
            <v:textbox>
              <w:txbxContent>
                <w:p w:rsidR="00C11F81" w:rsidRDefault="00C11F81" w:rsidP="00921053">
                  <w:pPr>
                    <w:rPr>
                      <w:b/>
                      <w:bCs/>
                    </w:rPr>
                  </w:pPr>
                </w:p>
              </w:txbxContent>
            </v:textbox>
          </v:oval>
        </w:pict>
      </w:r>
    </w:p>
    <w:p w:rsidR="00C11F81" w:rsidRPr="00B61F16" w:rsidRDefault="00C11F81" w:rsidP="00921053">
      <w:pPr>
        <w:widowControl/>
        <w:autoSpaceDE/>
        <w:autoSpaceDN/>
        <w:adjustRightInd/>
        <w:ind w:left="900"/>
        <w:jc w:val="right"/>
        <w:rPr>
          <w:sz w:val="24"/>
          <w:szCs w:val="24"/>
        </w:rPr>
      </w:pPr>
      <w:r>
        <w:rPr>
          <w:noProof/>
        </w:rPr>
        <w:pict>
          <v:line id="Прямая соединительная линия 18" o:spid="_x0000_s1040" style="position:absolute;left:0;text-align:left;z-index:251673088;visibility:visible" from="4in,12pt" to="351pt,12pt">
            <v:stroke endarrow="block"/>
          </v:line>
        </w:pict>
      </w:r>
      <w:r>
        <w:rPr>
          <w:noProof/>
        </w:rPr>
        <w:pict>
          <v:line id="Прямая соединительная линия 17" o:spid="_x0000_s1041" style="position:absolute;left:0;text-align:left;flip:x;z-index:251668992;visibility:visible" from="23.25pt,9.1pt" to="26.1pt,9.1pt">
            <v:stroke endarrow="block"/>
          </v:line>
        </w:pict>
      </w:r>
      <w:r>
        <w:rPr>
          <w:noProof/>
        </w:rPr>
        <w:pict>
          <v:line id="Прямая соединительная линия 16" o:spid="_x0000_s1042" style="position:absolute;left:0;text-align:left;z-index:251656704;visibility:visible" from="456.45pt,11.25pt" to="456.45pt,36.9pt" strokeweight="3pt"/>
        </w:pict>
      </w:r>
      <w:r>
        <w:rPr>
          <w:noProof/>
        </w:rPr>
        <w:pict>
          <v:oval id="Овал 15" o:spid="_x0000_s1043" style="position:absolute;left:0;text-align:left;margin-left:442.2pt;margin-top:16.95pt;width:14.25pt;height:14.25pt;z-index:251655680;visibility:visible" filled="f" fillcolor="black"/>
        </w:pict>
      </w:r>
      <w:r>
        <w:rPr>
          <w:noProof/>
        </w:rPr>
        <w:pict>
          <v:line id="Прямая соединительная линия 14" o:spid="_x0000_s1044" style="position:absolute;left:0;text-align:left;z-index:251654656;visibility:visible" from="17.55pt,11.25pt" to="17.55pt,36.9pt" strokeweight="3pt"/>
        </w:pict>
      </w:r>
      <w:r>
        <w:rPr>
          <w:noProof/>
        </w:rPr>
        <w:pict>
          <v:oval id="Овал 13" o:spid="_x0000_s1045" style="position:absolute;left:0;text-align:left;margin-left:17.55pt;margin-top:16.95pt;width:14.25pt;height:14.25pt;z-index:251653632;visibility:visible" filled="f" fillcolor="black"/>
        </w:pict>
      </w:r>
      <w:r>
        <w:rPr>
          <w:noProof/>
        </w:rPr>
        <w:pict>
          <v:oval id="Овал 12" o:spid="_x0000_s1046" style="position:absolute;left:0;text-align:left;margin-left:83.1pt;margin-top:14.8pt;width:14.25pt;height:14.25pt;z-index:251652608;visibility:visible" fillcolor="black"/>
        </w:pict>
      </w:r>
    </w:p>
    <w:p w:rsidR="00C11F81" w:rsidRPr="00B61F16" w:rsidRDefault="00C11F81" w:rsidP="00921053">
      <w:pPr>
        <w:widowControl/>
        <w:autoSpaceDE/>
        <w:autoSpaceDN/>
        <w:adjustRightInd/>
        <w:ind w:left="900"/>
        <w:jc w:val="right"/>
        <w:rPr>
          <w:sz w:val="24"/>
          <w:szCs w:val="24"/>
        </w:rPr>
      </w:pPr>
      <w:r>
        <w:rPr>
          <w:noProof/>
        </w:rPr>
        <w:pict>
          <v:line id="Прямая соединительная линия 11" o:spid="_x0000_s1047" style="position:absolute;left:0;text-align:left;z-index:251672064;visibility:visible" from="117pt,12.75pt" to="180pt,12.75pt">
            <v:stroke endarrow="block"/>
          </v:line>
        </w:pict>
      </w:r>
      <w:r>
        <w:rPr>
          <w:noProof/>
        </w:rPr>
        <w:pict>
          <v:line id="Прямая соединительная линия 10" o:spid="_x0000_s1048" style="position:absolute;left:0;text-align:left;z-index:251665920;visibility:visible" from="99pt,3.75pt" to="378.3pt,3.75pt"/>
        </w:pict>
      </w:r>
      <w:r>
        <w:rPr>
          <w:noProof/>
        </w:rPr>
        <w:pict>
          <v:line id="Прямая соединительная линия 9" o:spid="_x0000_s1049" style="position:absolute;left:0;text-align:left;flip:y;z-index:251671040;visibility:visible" from="427.95pt,14.65pt" to="436.5pt,17.5pt">
            <v:stroke endarrow="block"/>
          </v:line>
        </w:pict>
      </w:r>
      <w:r>
        <w:rPr>
          <w:noProof/>
        </w:rPr>
        <w:pict>
          <v:oval id="Овал 8" o:spid="_x0000_s1050" style="position:absolute;left:0;text-align:left;margin-left:376.65pt;margin-top:.4pt;width:14.25pt;height:14.25pt;z-index:251663872;visibility:visible" fillcolor="black"/>
        </w:pict>
      </w:r>
    </w:p>
    <w:p w:rsidR="00C11F81" w:rsidRPr="00B61F16" w:rsidRDefault="00C11F81" w:rsidP="00921053">
      <w:pPr>
        <w:widowControl/>
        <w:autoSpaceDE/>
        <w:autoSpaceDN/>
        <w:adjustRightInd/>
        <w:ind w:left="900"/>
        <w:jc w:val="right"/>
        <w:rPr>
          <w:sz w:val="24"/>
          <w:szCs w:val="24"/>
        </w:rPr>
      </w:pPr>
      <w:r>
        <w:rPr>
          <w:noProof/>
        </w:rPr>
        <w:pict>
          <v:shape id="Блок-схема: извлечение 7" o:spid="_x0000_s1051" type="#_x0000_t127" style="position:absolute;left:0;text-align:left;margin-left:27pt;margin-top:14.75pt;width:34.5pt;height:34.75pt;z-index:251661824;visibility:visible">
            <v:textbox>
              <w:txbxContent>
                <w:p w:rsidR="00C11F81" w:rsidRDefault="00C11F81" w:rsidP="0092105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Блок-схема: извлечение 6" o:spid="_x0000_s1052" type="#_x0000_t127" style="position:absolute;left:0;text-align:left;margin-left:185.7pt;margin-top:13.5pt;width:30.3pt;height:34.75pt;z-index:251662848;visibility:visible">
            <v:textbox>
              <w:txbxContent>
                <w:p w:rsidR="00C11F81" w:rsidRDefault="00C11F81" w:rsidP="0092105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Полилиния 5" o:spid="_x0000_s1053" style="position:absolute;left:0;text-align:left;margin-left:17.55pt;margin-top:.25pt;width:413.25pt;height:63.6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65,1273" path="m,c47,560,95,1121,456,1197,817,1273,1682,465,2166,456v484,-9,181,760,1197,684c4379,1064,7448,190,8265,e" filled="f" strokeweight="2.25pt">
            <v:path arrowok="t" o:connecttype="custom" o:connectlocs="0,0;289560,760095;1375410,289560;2135505,723900;5248275,0" o:connectangles="0,0,0,0,0"/>
          </v:shape>
        </w:pict>
      </w:r>
      <w:r>
        <w:rPr>
          <w:noProof/>
        </w:rPr>
        <w:pict>
          <v:line id="Прямая соединительная линия 3" o:spid="_x0000_s1054" style="position:absolute;left:0;text-align:left;z-index:251648512;visibility:visible" from="396.6pt,13.8pt" to="465pt,30.9pt"/>
        </w:pict>
      </w:r>
      <w:r>
        <w:rPr>
          <w:noProof/>
        </w:rPr>
        <w:pict>
          <v:line id="Прямая соединительная линия 2" o:spid="_x0000_s1055" style="position:absolute;left:0;text-align:left;flip:y;z-index:251645440;visibility:visible" from="11.85pt,10.95pt" to="80.25pt,25.2pt"/>
        </w:pict>
      </w:r>
    </w:p>
    <w:p w:rsidR="00C11F81" w:rsidRPr="00B61F16" w:rsidRDefault="00C11F81" w:rsidP="00921053">
      <w:pPr>
        <w:widowControl/>
        <w:autoSpaceDE/>
        <w:autoSpaceDN/>
        <w:adjustRightInd/>
        <w:ind w:left="900"/>
        <w:jc w:val="right"/>
        <w:rPr>
          <w:sz w:val="24"/>
          <w:szCs w:val="24"/>
        </w:rPr>
      </w:pPr>
      <w:r>
        <w:rPr>
          <w:noProof/>
        </w:rPr>
        <w:pict>
          <v:shape id="Блок-схема: извлечение 1" o:spid="_x0000_s1056" type="#_x0000_t127" style="position:absolute;left:0;text-align:left;margin-left:111.6pt;margin-top:8.65pt;width:32.4pt;height:32.6pt;z-index:251658752;visibility:visible">
            <v:textbox>
              <w:txbxContent>
                <w:p w:rsidR="00C11F81" w:rsidRDefault="00C11F81" w:rsidP="0092105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</w:p>
              </w:txbxContent>
            </v:textbox>
          </v:shape>
        </w:pict>
      </w:r>
    </w:p>
    <w:p w:rsidR="00C11F81" w:rsidRPr="00B61F16" w:rsidRDefault="00C11F81" w:rsidP="00921053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C11F81" w:rsidRPr="00B61F16" w:rsidRDefault="00C11F81" w:rsidP="00BA2F8E">
      <w:pPr>
        <w:widowControl/>
        <w:autoSpaceDE/>
        <w:autoSpaceDN/>
        <w:adjustRightInd/>
        <w:spacing w:line="276" w:lineRule="auto"/>
        <w:ind w:firstLine="709"/>
        <w:jc w:val="both"/>
        <w:rPr>
          <w:sz w:val="24"/>
          <w:szCs w:val="24"/>
        </w:rPr>
      </w:pPr>
      <w:r w:rsidRPr="00B61F16">
        <w:rPr>
          <w:b/>
          <w:bCs/>
          <w:sz w:val="24"/>
          <w:szCs w:val="24"/>
        </w:rPr>
        <w:t>Оценка исполнения</w:t>
      </w:r>
    </w:p>
    <w:p w:rsidR="00C11F81" w:rsidRPr="00B61F16" w:rsidRDefault="00C11F81" w:rsidP="00BA2F8E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  <w:r w:rsidRPr="00B61F16">
        <w:rPr>
          <w:sz w:val="24"/>
          <w:szCs w:val="24"/>
        </w:rPr>
        <w:t>Фиксируется время преодоления дистанции и точность броска. Остановка секундомера осуществляется в момент касания мячом площадки после последнего броска. За каждый неточный бросок добавляется по 5 секунд. Если конкурсант заступил за линию штрафного броска – попадание  не засчитывается. За каждое нарушение правил в технике ведения мяча (пробежка, пронос мяча, двойное ведение, неправильная смена рук, касание фишек-ориентиров, необбегание фишки-ориентира и перемещение неуказанным способом) участнику к его фактическому времени прибавляется за каждое нарушение по 3 штрафных секунды.</w:t>
      </w:r>
    </w:p>
    <w:p w:rsidR="00C11F81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Pr="00B61F16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</w:p>
    <w:p w:rsidR="00C11F81" w:rsidRPr="00B61F16" w:rsidRDefault="00C11F81" w:rsidP="00BA2F8E">
      <w:pPr>
        <w:ind w:firstLine="709"/>
        <w:jc w:val="center"/>
        <w:rPr>
          <w:sz w:val="24"/>
          <w:szCs w:val="24"/>
        </w:rPr>
      </w:pPr>
      <w:r w:rsidRPr="00B61F16">
        <w:rPr>
          <w:b/>
          <w:bCs/>
          <w:sz w:val="24"/>
          <w:szCs w:val="24"/>
        </w:rPr>
        <w:t>Оценка результата</w:t>
      </w:r>
    </w:p>
    <w:p w:rsidR="00C11F81" w:rsidRPr="00B61F16" w:rsidRDefault="00C11F81" w:rsidP="00B61F16">
      <w:pPr>
        <w:spacing w:line="276" w:lineRule="auto"/>
        <w:ind w:firstLine="709"/>
        <w:jc w:val="both"/>
        <w:rPr>
          <w:sz w:val="24"/>
          <w:szCs w:val="24"/>
        </w:rPr>
      </w:pPr>
      <w:r w:rsidRPr="00B61F16">
        <w:rPr>
          <w:sz w:val="24"/>
          <w:szCs w:val="24"/>
        </w:rPr>
        <w:t>Результаты, показанные участником в каждом упражнении ранжируются (определяется место) и начисляется следующее количество баллов (таблица 1):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11F81" w:rsidRPr="00B61F16" w:rsidRDefault="00C11F81" w:rsidP="00BB0DFD">
      <w:pPr>
        <w:spacing w:line="276" w:lineRule="auto"/>
        <w:ind w:firstLine="709"/>
        <w:jc w:val="right"/>
        <w:rPr>
          <w:sz w:val="24"/>
          <w:szCs w:val="24"/>
        </w:rPr>
      </w:pPr>
      <w:r w:rsidRPr="00B61F16">
        <w:rPr>
          <w:sz w:val="24"/>
          <w:szCs w:val="24"/>
        </w:rPr>
        <w:t>Таблица 1</w:t>
      </w:r>
    </w:p>
    <w:p w:rsidR="00C11F81" w:rsidRPr="00B61F16" w:rsidRDefault="00C11F81" w:rsidP="00BB0DFD">
      <w:pPr>
        <w:spacing w:line="276" w:lineRule="auto"/>
        <w:jc w:val="center"/>
        <w:rPr>
          <w:sz w:val="24"/>
          <w:szCs w:val="24"/>
        </w:rPr>
      </w:pPr>
      <w:r w:rsidRPr="00B61F16">
        <w:rPr>
          <w:sz w:val="24"/>
          <w:szCs w:val="24"/>
        </w:rPr>
        <w:t>Оценка результатов показанных участниками в конкурсных испытаниях</w:t>
      </w:r>
    </w:p>
    <w:p w:rsidR="00C11F81" w:rsidRPr="00B61F16" w:rsidRDefault="00C11F81" w:rsidP="00BB0DFD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54"/>
        <w:gridCol w:w="1710"/>
      </w:tblGrid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709"/>
              <w:jc w:val="both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Баллы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 место (лучший результат)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25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22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3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20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4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19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5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18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6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17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7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16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8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15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9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14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10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13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11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12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12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11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13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10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14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9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15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8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16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7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17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6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18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5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19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4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20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3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21 место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</w:t>
            </w:r>
          </w:p>
        </w:tc>
      </w:tr>
      <w:tr w:rsidR="00C11F81" w:rsidRPr="00B61F16">
        <w:trPr>
          <w:trHeight w:val="315"/>
          <w:jc w:val="center"/>
        </w:trPr>
        <w:tc>
          <w:tcPr>
            <w:tcW w:w="3654" w:type="dxa"/>
          </w:tcPr>
          <w:p w:rsidR="00C11F81" w:rsidRPr="00B61F16" w:rsidRDefault="00C11F81" w:rsidP="00CC211D">
            <w:pPr>
              <w:ind w:firstLine="2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22 место и ниже</w:t>
            </w:r>
          </w:p>
        </w:tc>
        <w:tc>
          <w:tcPr>
            <w:tcW w:w="1710" w:type="dxa"/>
          </w:tcPr>
          <w:p w:rsidR="00C11F81" w:rsidRPr="00B61F16" w:rsidRDefault="00C11F81" w:rsidP="00CC211D">
            <w:pPr>
              <w:ind w:hanging="36"/>
              <w:jc w:val="center"/>
              <w:rPr>
                <w:sz w:val="24"/>
                <w:szCs w:val="24"/>
              </w:rPr>
            </w:pPr>
            <w:r w:rsidRPr="00B61F16">
              <w:rPr>
                <w:sz w:val="24"/>
                <w:szCs w:val="24"/>
              </w:rPr>
              <w:t>1</w:t>
            </w:r>
          </w:p>
        </w:tc>
      </w:tr>
    </w:tbl>
    <w:p w:rsidR="00C11F81" w:rsidRPr="00B61F16" w:rsidRDefault="00C11F81" w:rsidP="00B61F16">
      <w:pPr>
        <w:spacing w:line="276" w:lineRule="auto"/>
        <w:jc w:val="both"/>
        <w:rPr>
          <w:spacing w:val="-5"/>
          <w:sz w:val="24"/>
          <w:szCs w:val="24"/>
        </w:rPr>
      </w:pPr>
    </w:p>
    <w:p w:rsidR="00C11F81" w:rsidRPr="00B61F16" w:rsidRDefault="00C11F81" w:rsidP="00BA2F8E">
      <w:pPr>
        <w:spacing w:line="276" w:lineRule="auto"/>
        <w:ind w:firstLine="699"/>
        <w:jc w:val="both"/>
        <w:rPr>
          <w:spacing w:val="-5"/>
          <w:sz w:val="24"/>
          <w:szCs w:val="24"/>
        </w:rPr>
      </w:pPr>
      <w:r w:rsidRPr="00B61F16">
        <w:rPr>
          <w:spacing w:val="-5"/>
          <w:sz w:val="24"/>
          <w:szCs w:val="24"/>
        </w:rPr>
        <w:t>В каждом практическом конкурсном задании участник может набрать максимально 25 баллов.</w:t>
      </w:r>
    </w:p>
    <w:p w:rsidR="00C11F81" w:rsidRPr="00B61F16" w:rsidRDefault="00C11F81" w:rsidP="00B61F16">
      <w:pPr>
        <w:spacing w:line="276" w:lineRule="auto"/>
        <w:ind w:firstLine="699"/>
        <w:jc w:val="both"/>
        <w:rPr>
          <w:b/>
          <w:bCs/>
          <w:sz w:val="24"/>
          <w:szCs w:val="24"/>
          <w:lang w:eastAsia="en-US"/>
        </w:rPr>
      </w:pPr>
      <w:r w:rsidRPr="00B61F16">
        <w:rPr>
          <w:b/>
          <w:bCs/>
          <w:sz w:val="24"/>
          <w:szCs w:val="24"/>
          <w:lang w:eastAsia="en-US"/>
        </w:rPr>
        <w:t>Максимальная сумма баллов практического тура, которую может набрать участник, составляет 75 баллов (25 баллов – легкая атлетика, 25 баллов – гимнастика, 25 баллов – спортивные игры).</w:t>
      </w:r>
    </w:p>
    <w:p w:rsidR="00C11F81" w:rsidRPr="00B61F16" w:rsidRDefault="00C11F81" w:rsidP="00B61F16">
      <w:pPr>
        <w:shd w:val="clear" w:color="auto" w:fill="FFFFFF"/>
        <w:spacing w:before="274" w:line="274" w:lineRule="exact"/>
        <w:jc w:val="center"/>
        <w:rPr>
          <w:b/>
          <w:bCs/>
          <w:color w:val="000000"/>
          <w:spacing w:val="-5"/>
          <w:sz w:val="24"/>
          <w:szCs w:val="24"/>
        </w:rPr>
      </w:pPr>
      <w:r w:rsidRPr="00B61F16">
        <w:rPr>
          <w:b/>
          <w:bCs/>
          <w:color w:val="000000"/>
          <w:spacing w:val="-5"/>
          <w:sz w:val="24"/>
          <w:szCs w:val="24"/>
        </w:rPr>
        <w:t>Подведение итогов Олимпиады</w:t>
      </w:r>
    </w:p>
    <w:p w:rsidR="00C11F81" w:rsidRPr="00B61F16" w:rsidRDefault="00C11F81" w:rsidP="005852D2">
      <w:pPr>
        <w:shd w:val="clear" w:color="auto" w:fill="FFFFFF"/>
        <w:ind w:left="14" w:firstLine="694"/>
        <w:jc w:val="both"/>
        <w:rPr>
          <w:sz w:val="24"/>
          <w:szCs w:val="24"/>
        </w:rPr>
      </w:pPr>
      <w:r w:rsidRPr="00B61F16">
        <w:rPr>
          <w:spacing w:val="-6"/>
          <w:sz w:val="24"/>
          <w:szCs w:val="24"/>
        </w:rPr>
        <w:t>В общем зачёте Олимпиады определяются победитель, призёры и лауреаты.</w:t>
      </w:r>
    </w:p>
    <w:p w:rsidR="00C11F81" w:rsidRPr="00B61F16" w:rsidRDefault="00C11F81" w:rsidP="005852D2">
      <w:pPr>
        <w:shd w:val="clear" w:color="auto" w:fill="FFFFFF"/>
        <w:spacing w:line="276" w:lineRule="auto"/>
        <w:ind w:firstLine="699"/>
        <w:jc w:val="both"/>
        <w:rPr>
          <w:sz w:val="24"/>
          <w:szCs w:val="24"/>
        </w:rPr>
      </w:pPr>
      <w:r w:rsidRPr="00B61F16">
        <w:rPr>
          <w:sz w:val="24"/>
          <w:szCs w:val="24"/>
        </w:rPr>
        <w:t xml:space="preserve">Победитель, </w:t>
      </w:r>
      <w:r w:rsidRPr="00B61F16">
        <w:rPr>
          <w:spacing w:val="-6"/>
          <w:sz w:val="24"/>
          <w:szCs w:val="24"/>
        </w:rPr>
        <w:t>призёры и лауреаты</w:t>
      </w:r>
      <w:r w:rsidRPr="00B61F16">
        <w:rPr>
          <w:sz w:val="24"/>
          <w:szCs w:val="24"/>
        </w:rPr>
        <w:t xml:space="preserve"> Олимпиады определяются по сумме баллов, набранных в теоретическом и практическом турах. </w:t>
      </w:r>
    </w:p>
    <w:p w:rsidR="00C11F81" w:rsidRPr="00B61F16" w:rsidRDefault="00C11F81" w:rsidP="00B61F16">
      <w:pPr>
        <w:shd w:val="clear" w:color="auto" w:fill="FFFFFF"/>
        <w:spacing w:line="276" w:lineRule="auto"/>
        <w:ind w:firstLine="708"/>
        <w:jc w:val="both"/>
        <w:rPr>
          <w:sz w:val="24"/>
          <w:szCs w:val="24"/>
        </w:rPr>
      </w:pPr>
      <w:r w:rsidRPr="00B61F16">
        <w:rPr>
          <w:sz w:val="24"/>
          <w:szCs w:val="24"/>
          <w:u w:val="single"/>
        </w:rPr>
        <w:t>В случае равенства итоговой суммы баллов у двух или более участников  п</w:t>
      </w:r>
      <w:r w:rsidRPr="00B61F16">
        <w:rPr>
          <w:spacing w:val="3"/>
          <w:sz w:val="24"/>
          <w:szCs w:val="24"/>
          <w:u w:val="single"/>
        </w:rPr>
        <w:t xml:space="preserve">редпочтение отдаётся сумме баллов, </w:t>
      </w:r>
      <w:r w:rsidRPr="00B61F16">
        <w:rPr>
          <w:spacing w:val="-6"/>
          <w:sz w:val="24"/>
          <w:szCs w:val="24"/>
          <w:u w:val="single"/>
        </w:rPr>
        <w:t xml:space="preserve">набранных в теоретическом задании. </w:t>
      </w:r>
      <w:r w:rsidRPr="00B61F16">
        <w:rPr>
          <w:spacing w:val="-6"/>
          <w:sz w:val="24"/>
          <w:szCs w:val="24"/>
        </w:rPr>
        <w:t>Если это не позволяет выявить победителя, призеров</w:t>
      </w:r>
      <w:r w:rsidRPr="00B61F16">
        <w:rPr>
          <w:sz w:val="24"/>
          <w:szCs w:val="24"/>
        </w:rPr>
        <w:t xml:space="preserve"> и  лауреатов  олимпиады,  то  их  места  определяются  в  соответствии  с результатом </w:t>
      </w:r>
      <w:r w:rsidRPr="00B61F16">
        <w:rPr>
          <w:spacing w:val="-6"/>
          <w:sz w:val="24"/>
          <w:szCs w:val="24"/>
        </w:rPr>
        <w:t>выполнения практического задания по приоритету: гимнастика, легкая атлетика, спортивные игры.</w:t>
      </w:r>
    </w:p>
    <w:p w:rsidR="00C11F81" w:rsidRPr="00B61F16" w:rsidRDefault="00C11F81" w:rsidP="00921053">
      <w:pPr>
        <w:shd w:val="clear" w:color="auto" w:fill="FFFFFF"/>
        <w:spacing w:line="274" w:lineRule="exact"/>
        <w:ind w:left="7" w:firstLine="698"/>
        <w:jc w:val="both"/>
        <w:rPr>
          <w:color w:val="000000"/>
          <w:spacing w:val="2"/>
          <w:sz w:val="24"/>
          <w:szCs w:val="24"/>
        </w:rPr>
      </w:pPr>
    </w:p>
    <w:sectPr w:rsidR="00C11F81" w:rsidRPr="00B61F16" w:rsidSect="00B61F16">
      <w:type w:val="continuous"/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F81" w:rsidRDefault="00C11F81">
      <w:r>
        <w:separator/>
      </w:r>
    </w:p>
  </w:endnote>
  <w:endnote w:type="continuationSeparator" w:id="0">
    <w:p w:rsidR="00C11F81" w:rsidRDefault="00C11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F81" w:rsidRDefault="00C11F81" w:rsidP="0049778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F81" w:rsidRDefault="00C11F81">
      <w:r>
        <w:separator/>
      </w:r>
    </w:p>
  </w:footnote>
  <w:footnote w:type="continuationSeparator" w:id="0">
    <w:p w:rsidR="00C11F81" w:rsidRDefault="00C11F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C71D0"/>
    <w:multiLevelType w:val="singleLevel"/>
    <w:tmpl w:val="340071DC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hint="default"/>
      </w:rPr>
    </w:lvl>
  </w:abstractNum>
  <w:abstractNum w:abstractNumId="1">
    <w:nsid w:val="3A4B1215"/>
    <w:multiLevelType w:val="hybridMultilevel"/>
    <w:tmpl w:val="AEBAC108"/>
    <w:lvl w:ilvl="0" w:tplc="F0822C70">
      <w:start w:val="1"/>
      <w:numFmt w:val="russianLower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4C1B79B6"/>
    <w:multiLevelType w:val="hybridMultilevel"/>
    <w:tmpl w:val="38AEE0F0"/>
    <w:lvl w:ilvl="0" w:tplc="F394223A">
      <w:start w:val="1"/>
      <w:numFmt w:val="russianLower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4ED33BF0"/>
    <w:multiLevelType w:val="hybridMultilevel"/>
    <w:tmpl w:val="4FD2973E"/>
    <w:lvl w:ilvl="0" w:tplc="F0822C70">
      <w:start w:val="1"/>
      <w:numFmt w:val="russianLower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9FE37F0"/>
    <w:multiLevelType w:val="hybridMultilevel"/>
    <w:tmpl w:val="E1EEFB30"/>
    <w:lvl w:ilvl="0" w:tplc="1CC8A8A6">
      <w:start w:val="1"/>
      <w:numFmt w:val="russianLower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  <w:color w:val="auto"/>
      </w:rPr>
    </w:lvl>
    <w:lvl w:ilvl="1" w:tplc="6770D4C8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9978D6"/>
    <w:multiLevelType w:val="hybridMultilevel"/>
    <w:tmpl w:val="63C612A8"/>
    <w:lvl w:ilvl="0" w:tplc="1CEAA440">
      <w:start w:val="1"/>
      <w:numFmt w:val="russianLower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 w:tplc="6770D4C8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6502DF"/>
    <w:multiLevelType w:val="hybridMultilevel"/>
    <w:tmpl w:val="F9E46904"/>
    <w:lvl w:ilvl="0" w:tplc="1D02577E">
      <w:start w:val="1"/>
      <w:numFmt w:val="decimal"/>
      <w:lvlText w:val="%1."/>
      <w:lvlJc w:val="left"/>
      <w:pPr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3439C3"/>
    <w:multiLevelType w:val="hybridMultilevel"/>
    <w:tmpl w:val="63C612A8"/>
    <w:lvl w:ilvl="0" w:tplc="1CEAA440">
      <w:start w:val="1"/>
      <w:numFmt w:val="russianLower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 w:tplc="6770D4C8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450574"/>
    <w:multiLevelType w:val="hybridMultilevel"/>
    <w:tmpl w:val="3D9AA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87246"/>
    <w:multiLevelType w:val="hybridMultilevel"/>
    <w:tmpl w:val="95CE8450"/>
    <w:lvl w:ilvl="0" w:tplc="F0822C70">
      <w:start w:val="1"/>
      <w:numFmt w:val="russianLower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2AC"/>
    <w:rsid w:val="000405AE"/>
    <w:rsid w:val="000649A6"/>
    <w:rsid w:val="00091BC4"/>
    <w:rsid w:val="000A622B"/>
    <w:rsid w:val="000B0BC7"/>
    <w:rsid w:val="0010228C"/>
    <w:rsid w:val="00135FE3"/>
    <w:rsid w:val="00196AB2"/>
    <w:rsid w:val="00196B12"/>
    <w:rsid w:val="001E46DD"/>
    <w:rsid w:val="00202180"/>
    <w:rsid w:val="002356DA"/>
    <w:rsid w:val="00264244"/>
    <w:rsid w:val="00265776"/>
    <w:rsid w:val="002D015E"/>
    <w:rsid w:val="002E637B"/>
    <w:rsid w:val="002F77F8"/>
    <w:rsid w:val="00367A88"/>
    <w:rsid w:val="00370822"/>
    <w:rsid w:val="003F1C4B"/>
    <w:rsid w:val="003F39AF"/>
    <w:rsid w:val="00446CCA"/>
    <w:rsid w:val="00453236"/>
    <w:rsid w:val="00497783"/>
    <w:rsid w:val="004C13B0"/>
    <w:rsid w:val="00561DD0"/>
    <w:rsid w:val="00566C2D"/>
    <w:rsid w:val="005852D2"/>
    <w:rsid w:val="005B6333"/>
    <w:rsid w:val="005C7DE0"/>
    <w:rsid w:val="005E5009"/>
    <w:rsid w:val="005F3494"/>
    <w:rsid w:val="00606349"/>
    <w:rsid w:val="00622181"/>
    <w:rsid w:val="00637157"/>
    <w:rsid w:val="006550CD"/>
    <w:rsid w:val="006571A7"/>
    <w:rsid w:val="006803E9"/>
    <w:rsid w:val="006A2CA4"/>
    <w:rsid w:val="006A409D"/>
    <w:rsid w:val="006A4EDE"/>
    <w:rsid w:val="006D1910"/>
    <w:rsid w:val="006E0D79"/>
    <w:rsid w:val="007148F2"/>
    <w:rsid w:val="00726E35"/>
    <w:rsid w:val="0075434E"/>
    <w:rsid w:val="0078233D"/>
    <w:rsid w:val="0079557E"/>
    <w:rsid w:val="00796802"/>
    <w:rsid w:val="007A7AF0"/>
    <w:rsid w:val="007C1B78"/>
    <w:rsid w:val="00852EA3"/>
    <w:rsid w:val="008536E0"/>
    <w:rsid w:val="0088328E"/>
    <w:rsid w:val="00887140"/>
    <w:rsid w:val="008B6A46"/>
    <w:rsid w:val="008C0CC7"/>
    <w:rsid w:val="008C266D"/>
    <w:rsid w:val="008D0A51"/>
    <w:rsid w:val="008D62AC"/>
    <w:rsid w:val="008F0A68"/>
    <w:rsid w:val="008F2445"/>
    <w:rsid w:val="00921053"/>
    <w:rsid w:val="0092139B"/>
    <w:rsid w:val="00930D73"/>
    <w:rsid w:val="0094362C"/>
    <w:rsid w:val="0095580D"/>
    <w:rsid w:val="00957524"/>
    <w:rsid w:val="009856FB"/>
    <w:rsid w:val="00986BB7"/>
    <w:rsid w:val="009B0F11"/>
    <w:rsid w:val="009B5B6A"/>
    <w:rsid w:val="009B5F1F"/>
    <w:rsid w:val="009C3BAF"/>
    <w:rsid w:val="009D130D"/>
    <w:rsid w:val="00A02D5A"/>
    <w:rsid w:val="00A72CEA"/>
    <w:rsid w:val="00AE2726"/>
    <w:rsid w:val="00B03035"/>
    <w:rsid w:val="00B24E75"/>
    <w:rsid w:val="00B25404"/>
    <w:rsid w:val="00B61F16"/>
    <w:rsid w:val="00B711D4"/>
    <w:rsid w:val="00B95037"/>
    <w:rsid w:val="00BA2F8E"/>
    <w:rsid w:val="00BB0DFD"/>
    <w:rsid w:val="00C11F81"/>
    <w:rsid w:val="00C22635"/>
    <w:rsid w:val="00C24CF6"/>
    <w:rsid w:val="00C41BFA"/>
    <w:rsid w:val="00C820E4"/>
    <w:rsid w:val="00C87FEB"/>
    <w:rsid w:val="00CB1BF2"/>
    <w:rsid w:val="00CC211D"/>
    <w:rsid w:val="00CD51D6"/>
    <w:rsid w:val="00D01F12"/>
    <w:rsid w:val="00D11363"/>
    <w:rsid w:val="00D4094A"/>
    <w:rsid w:val="00D42A34"/>
    <w:rsid w:val="00E14CDC"/>
    <w:rsid w:val="00E24E5C"/>
    <w:rsid w:val="00E51CED"/>
    <w:rsid w:val="00E71083"/>
    <w:rsid w:val="00E96589"/>
    <w:rsid w:val="00ED323F"/>
    <w:rsid w:val="00EE490E"/>
    <w:rsid w:val="00EE6B38"/>
    <w:rsid w:val="00F173D7"/>
    <w:rsid w:val="00F21A26"/>
    <w:rsid w:val="00FA7E5A"/>
    <w:rsid w:val="00FB59D4"/>
    <w:rsid w:val="00FC7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D5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4E75"/>
    <w:pPr>
      <w:keepNext/>
      <w:widowControl/>
      <w:autoSpaceDE/>
      <w:autoSpaceDN/>
      <w:adjustRightInd/>
      <w:jc w:val="both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B24E75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264244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64244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264244"/>
  </w:style>
  <w:style w:type="paragraph" w:styleId="ListParagraph">
    <w:name w:val="List Paragraph"/>
    <w:basedOn w:val="Normal"/>
    <w:uiPriority w:val="99"/>
    <w:qFormat/>
    <w:rsid w:val="00264244"/>
    <w:pPr>
      <w:ind w:left="720"/>
    </w:pPr>
  </w:style>
  <w:style w:type="paragraph" w:styleId="BodyTextIndent">
    <w:name w:val="Body Text Indent"/>
    <w:basedOn w:val="Normal"/>
    <w:link w:val="BodyTextIndentChar"/>
    <w:uiPriority w:val="99"/>
    <w:rsid w:val="00EE490E"/>
    <w:pPr>
      <w:widowControl/>
      <w:autoSpaceDE/>
      <w:autoSpaceDN/>
      <w:adjustRightInd/>
      <w:ind w:firstLine="720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490E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C820E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820E4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20218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rsid w:val="009210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21053"/>
    <w:rPr>
      <w:rFonts w:ascii="Times New Roman" w:hAnsi="Times New Roman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C21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211D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B61F1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787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08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585</TotalTime>
  <Pages>7</Pages>
  <Words>1860</Words>
  <Characters>10605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cg03</cp:lastModifiedBy>
  <cp:revision>46</cp:revision>
  <dcterms:created xsi:type="dcterms:W3CDTF">2011-10-30T15:07:00Z</dcterms:created>
  <dcterms:modified xsi:type="dcterms:W3CDTF">2014-11-25T10:37:00Z</dcterms:modified>
</cp:coreProperties>
</file>